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B0F9367" w14:textId="77777777" w:rsidR="0019661D" w:rsidRDefault="0019661D" w:rsidP="00BC42ED">
      <w:pPr>
        <w:pStyle w:val="MDPI36textafterlist"/>
        <w:ind w:firstLine="0"/>
        <w:rPr>
          <w:b/>
          <w:color w:val="auto"/>
          <w:szCs w:val="20"/>
        </w:rPr>
      </w:pPr>
      <w:r>
        <w:rPr>
          <w:noProof/>
          <w:lang w:val="de-DE" w:bidi="ar-SA"/>
        </w:rPr>
        <w:drawing>
          <wp:inline distT="0" distB="0" distL="0" distR="0" wp14:anchorId="3BC25600" wp14:editId="296A1272">
            <wp:extent cx="5616575" cy="3185672"/>
            <wp:effectExtent l="0" t="0" r="3175" b="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616575" cy="3185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C1346B" w14:textId="5CC1FB5F" w:rsidR="00605BAA" w:rsidRPr="00D67A00" w:rsidRDefault="004B5B4F" w:rsidP="00D67A00">
      <w:pPr>
        <w:pStyle w:val="MDPI36textafterlist"/>
        <w:ind w:firstLine="0"/>
        <w:rPr>
          <w:color w:val="auto"/>
          <w:szCs w:val="20"/>
        </w:rPr>
      </w:pPr>
      <w:r w:rsidRPr="0019661D">
        <w:rPr>
          <w:b/>
          <w:color w:val="auto"/>
          <w:szCs w:val="20"/>
        </w:rPr>
        <w:t>Figure S1.</w:t>
      </w:r>
      <w:r w:rsidRPr="0019661D">
        <w:rPr>
          <w:color w:val="auto"/>
          <w:szCs w:val="20"/>
        </w:rPr>
        <w:t xml:space="preserve"> </w:t>
      </w:r>
      <w:proofErr w:type="gramStart"/>
      <w:r w:rsidRPr="0019661D">
        <w:rPr>
          <w:color w:val="auto"/>
          <w:szCs w:val="20"/>
        </w:rPr>
        <w:t xml:space="preserve">Dynamics of </w:t>
      </w:r>
      <w:proofErr w:type="spellStart"/>
      <w:r w:rsidRPr="0019661D">
        <w:rPr>
          <w:color w:val="auto"/>
          <w:szCs w:val="20"/>
        </w:rPr>
        <w:t>tFT</w:t>
      </w:r>
      <w:proofErr w:type="spellEnd"/>
      <w:r w:rsidRPr="0019661D">
        <w:rPr>
          <w:color w:val="auto"/>
          <w:szCs w:val="20"/>
        </w:rPr>
        <w:t xml:space="preserve">-fusion proteins in different </w:t>
      </w:r>
      <w:proofErr w:type="spellStart"/>
      <w:r w:rsidRPr="0019661D">
        <w:rPr>
          <w:i/>
          <w:color w:val="auto"/>
          <w:szCs w:val="20"/>
        </w:rPr>
        <w:t>pmtΔ</w:t>
      </w:r>
      <w:proofErr w:type="spellEnd"/>
      <w:r w:rsidRPr="0019661D">
        <w:rPr>
          <w:color w:val="auto"/>
          <w:szCs w:val="20"/>
        </w:rPr>
        <w:t xml:space="preserve"> strains.</w:t>
      </w:r>
      <w:proofErr w:type="gramEnd"/>
      <w:r w:rsidRPr="0019661D">
        <w:rPr>
          <w:color w:val="auto"/>
          <w:szCs w:val="20"/>
        </w:rPr>
        <w:t xml:space="preserve"> Differences in fluorescence intensities of </w:t>
      </w:r>
      <w:proofErr w:type="spellStart"/>
      <w:r w:rsidRPr="0019661D">
        <w:rPr>
          <w:color w:val="auto"/>
          <w:szCs w:val="20"/>
        </w:rPr>
        <w:t>mCherry</w:t>
      </w:r>
      <w:proofErr w:type="spellEnd"/>
      <w:r w:rsidRPr="0019661D">
        <w:rPr>
          <w:color w:val="auto"/>
          <w:szCs w:val="20"/>
        </w:rPr>
        <w:t xml:space="preserve"> and </w:t>
      </w:r>
      <w:proofErr w:type="spellStart"/>
      <w:r w:rsidRPr="0019661D">
        <w:rPr>
          <w:color w:val="auto"/>
          <w:szCs w:val="20"/>
        </w:rPr>
        <w:t>sfGFP</w:t>
      </w:r>
      <w:proofErr w:type="spellEnd"/>
      <w:r w:rsidRPr="0019661D">
        <w:rPr>
          <w:color w:val="auto"/>
          <w:szCs w:val="20"/>
        </w:rPr>
        <w:t xml:space="preserve"> are compared between mutant and wildtype strain (Δ-score) and summarized in an ordered dot plot. A negative Δ-score indicates a prolonged lifetime of the </w:t>
      </w:r>
      <w:proofErr w:type="spellStart"/>
      <w:r w:rsidRPr="0019661D">
        <w:rPr>
          <w:color w:val="auto"/>
          <w:szCs w:val="20"/>
        </w:rPr>
        <w:t>tFT</w:t>
      </w:r>
      <w:proofErr w:type="spellEnd"/>
      <w:r w:rsidRPr="0019661D">
        <w:rPr>
          <w:color w:val="auto"/>
          <w:szCs w:val="20"/>
        </w:rPr>
        <w:t xml:space="preserve">-fusion protein in the mutant compared to the wildtype, while a positive Δ-score indicates destabilizing effects and a higher turnover of protein. Measurements were performed by high throughput fluorescence microscopy of triplicates. Proteins with multiple results were spotted on multiple plates for internal control. Results are shown as a measure </w:t>
      </w:r>
      <w:r w:rsidR="00D67A00">
        <w:rPr>
          <w:color w:val="auto"/>
          <w:szCs w:val="20"/>
        </w:rPr>
        <w:t>of variance between experiments</w:t>
      </w:r>
      <w:bookmarkStart w:id="0" w:name="_GoBack"/>
      <w:bookmarkEnd w:id="0"/>
      <w:r w:rsidR="00D67A00">
        <w:rPr>
          <w:color w:val="auto"/>
          <w:szCs w:val="20"/>
        </w:rPr>
        <w:t>.</w:t>
      </w:r>
    </w:p>
    <w:sectPr w:rsidR="00605BAA" w:rsidRPr="00D67A00" w:rsidSect="005564A3">
      <w:headerReference w:type="even" r:id="rId10"/>
      <w:headerReference w:type="default" r:id="rId11"/>
      <w:footerReference w:type="default" r:id="rId12"/>
      <w:footerReference w:type="first" r:id="rId13"/>
      <w:pgSz w:w="11906" w:h="16838" w:code="9"/>
      <w:pgMar w:top="1417" w:right="1531" w:bottom="1077" w:left="1530" w:header="1020" w:footer="850" w:gutter="0"/>
      <w:lnNumType w:countBy="1" w:restart="continuous"/>
      <w:pgNumType w:start="1"/>
      <w:cols w:space="425"/>
      <w:titlePg/>
      <w:docGrid w:type="lines" w:linePitch="326"/>
    </w:sectPr>
  </w:body>
</w:document>
</file>

<file path=word/commentsExtended.xml><?xml version="1.0" encoding="utf-8"?>
<w15:commentsEx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commentEx w15:paraId="7D4B3591" w15:done="0"/>
  <w15:commentEx w15:paraId="3BE98273" w15:done="0"/>
  <w15:commentEx w15:paraId="4619E8EE" w15:done="0"/>
  <w15:commentEx w15:paraId="7E643906" w15:done="0"/>
  <w15:commentEx w15:paraId="093A346D" w15:done="0"/>
  <w15:commentEx w15:paraId="26130427" w15:done="0"/>
  <w15:commentEx w15:paraId="0611DA4C" w15:done="0"/>
  <w15:commentEx w15:paraId="40FC2AFC" w15:done="0"/>
  <w15:commentEx w15:paraId="1A8AC751" w15:done="0"/>
  <w15:commentEx w15:paraId="4C04A054" w15:done="0"/>
  <w15:commentEx w15:paraId="3286EEB7" w15:done="0"/>
  <w15:commentEx w15:paraId="60C2A426" w15:done="0"/>
  <w15:commentEx w15:paraId="52128739" w15:done="0"/>
  <w15:commentEx w15:paraId="4A7D4F23" w15:done="0"/>
  <w15:commentEx w15:paraId="3BEBD884" w15:done="0"/>
  <w15:commentEx w15:paraId="7FEF214B" w15:done="0"/>
  <w15:commentEx w15:paraId="6FB8CCD6" w15:done="0"/>
  <w15:commentEx w15:paraId="27869898" w15:done="0"/>
  <w15:commentEx w15:paraId="22E1C3D0" w15:done="0"/>
  <w15:commentEx w15:paraId="42D7AF8B" w15:done="0"/>
</w15:commentsEx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C9B58CA" w14:textId="77777777" w:rsidR="009509C9" w:rsidRDefault="009509C9">
      <w:pPr>
        <w:spacing w:line="240" w:lineRule="auto"/>
      </w:pPr>
      <w:r>
        <w:separator/>
      </w:r>
    </w:p>
  </w:endnote>
  <w:endnote w:type="continuationSeparator" w:id="0">
    <w:p w14:paraId="2A9801EE" w14:textId="77777777" w:rsidR="009509C9" w:rsidRDefault="009509C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00D6D80" w14:textId="77777777" w:rsidR="009509C9" w:rsidRPr="00994E2E" w:rsidRDefault="009509C9" w:rsidP="007D0675">
    <w:pPr>
      <w:pStyle w:val="Fuzeile"/>
      <w:spacing w:line="240" w:lineRule="auto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10BB9D1" w14:textId="6E32BF31" w:rsidR="009509C9" w:rsidRPr="008B308E" w:rsidRDefault="009509C9" w:rsidP="007D0675">
    <w:pPr>
      <w:pStyle w:val="MDPIfooterfirstpage"/>
      <w:spacing w:line="240" w:lineRule="auto"/>
      <w:jc w:val="both"/>
      <w:rPr>
        <w:lang w:val="fr-CH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4EA04CB" w14:textId="77777777" w:rsidR="009509C9" w:rsidRDefault="009509C9">
      <w:pPr>
        <w:spacing w:line="240" w:lineRule="auto"/>
      </w:pPr>
      <w:r>
        <w:separator/>
      </w:r>
    </w:p>
  </w:footnote>
  <w:footnote w:type="continuationSeparator" w:id="0">
    <w:p w14:paraId="79B8115E" w14:textId="77777777" w:rsidR="009509C9" w:rsidRDefault="009509C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FD165A6" w14:textId="77777777" w:rsidR="009509C9" w:rsidRDefault="009509C9" w:rsidP="007D0675">
    <w:pPr>
      <w:pStyle w:val="Kopfzeile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CD29958" w14:textId="185F7F15" w:rsidR="009509C9" w:rsidRPr="004C36F8" w:rsidRDefault="009509C9" w:rsidP="00605BAA">
    <w:pPr>
      <w:tabs>
        <w:tab w:val="right" w:pos="8844"/>
      </w:tabs>
      <w:adjustRightInd w:val="0"/>
      <w:snapToGrid w:val="0"/>
      <w:spacing w:after="240" w:line="240" w:lineRule="auto"/>
      <w:rPr>
        <w:rFonts w:ascii="Palatino Linotype" w:hAnsi="Palatino Linotype"/>
        <w:sz w:val="16"/>
      </w:rPr>
    </w:pPr>
    <w:r>
      <w:rPr>
        <w:rFonts w:ascii="Palatino Linotype" w:hAnsi="Palatino Linotype"/>
        <w:i/>
        <w:sz w:val="16"/>
      </w:rPr>
      <w:t xml:space="preserve">Molecules </w:t>
    </w:r>
    <w:r>
      <w:rPr>
        <w:rFonts w:ascii="Palatino Linotype" w:hAnsi="Palatino Linotype"/>
        <w:b/>
        <w:sz w:val="16"/>
      </w:rPr>
      <w:t>2018</w:t>
    </w:r>
    <w:r>
      <w:rPr>
        <w:rFonts w:ascii="Palatino Linotype" w:hAnsi="Palatino Linotype"/>
        <w:sz w:val="16"/>
      </w:rPr>
      <w:t xml:space="preserve">, </w:t>
    </w:r>
    <w:r>
      <w:rPr>
        <w:rFonts w:ascii="Palatino Linotype" w:hAnsi="Palatino Linotype"/>
        <w:i/>
        <w:sz w:val="16"/>
      </w:rPr>
      <w:t>23</w:t>
    </w:r>
    <w:r>
      <w:rPr>
        <w:rFonts w:ascii="Palatino Linotype" w:hAnsi="Palatino Linotype"/>
        <w:sz w:val="16"/>
      </w:rPr>
      <w:t xml:space="preserve">, x FOR PEER REVIEW </w:t>
    </w:r>
    <w:r>
      <w:rPr>
        <w:rFonts w:ascii="Palatino Linotype" w:hAnsi="Palatino Linotype"/>
        <w:sz w:val="16"/>
      </w:rPr>
      <w:tab/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PAGE  </w:instrText>
    </w:r>
    <w:r>
      <w:rPr>
        <w:rFonts w:ascii="Palatino Linotype" w:hAnsi="Palatino Linotype"/>
        <w:sz w:val="16"/>
      </w:rPr>
      <w:fldChar w:fldCharType="separate"/>
    </w:r>
    <w:r w:rsidR="0019661D">
      <w:rPr>
        <w:rFonts w:ascii="Palatino Linotype" w:hAnsi="Palatino Linotype"/>
        <w:noProof/>
        <w:sz w:val="16"/>
      </w:rPr>
      <w:t>2</w:t>
    </w:r>
    <w:r>
      <w:rPr>
        <w:rFonts w:ascii="Palatino Linotype" w:hAnsi="Palatino Linotype"/>
        <w:sz w:val="16"/>
      </w:rPr>
      <w:fldChar w:fldCharType="end"/>
    </w:r>
    <w:r>
      <w:rPr>
        <w:rFonts w:ascii="Palatino Linotype" w:hAnsi="Palatino Linotype"/>
        <w:sz w:val="16"/>
      </w:rPr>
      <w:t xml:space="preserve"> of </w:t>
    </w:r>
    <w:r>
      <w:rPr>
        <w:rFonts w:ascii="Palatino Linotype" w:hAnsi="Palatino Linotype"/>
        <w:sz w:val="16"/>
      </w:rPr>
      <w:fldChar w:fldCharType="begin"/>
    </w:r>
    <w:r>
      <w:rPr>
        <w:rFonts w:ascii="Palatino Linotype" w:hAnsi="Palatino Linotype"/>
        <w:sz w:val="16"/>
      </w:rPr>
      <w:instrText xml:space="preserve"> NUMPAGES  </w:instrText>
    </w:r>
    <w:r>
      <w:rPr>
        <w:rFonts w:ascii="Palatino Linotype" w:hAnsi="Palatino Linotype"/>
        <w:sz w:val="16"/>
      </w:rPr>
      <w:fldChar w:fldCharType="separate"/>
    </w:r>
    <w:r w:rsidR="00005099">
      <w:rPr>
        <w:rFonts w:ascii="Palatino Linotype" w:hAnsi="Palatino Linotype"/>
        <w:noProof/>
        <w:sz w:val="16"/>
      </w:rPr>
      <w:t>1</w:t>
    </w:r>
    <w:r>
      <w:rPr>
        <w:rFonts w:ascii="Palatino Linotype" w:hAnsi="Palatino Linotype"/>
        <w:sz w:val="16"/>
      </w:rPr>
      <w:fldChar w:fldCharType="end"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A736A33"/>
    <w:multiLevelType w:val="hybridMultilevel"/>
    <w:tmpl w:val="6F326428"/>
    <w:lvl w:ilvl="0" w:tplc="7D6C13D6">
      <w:start w:val="4"/>
      <w:numFmt w:val="decimal"/>
      <w:lvlText w:val="%1."/>
      <w:lvlJc w:val="left"/>
      <w:pPr>
        <w:ind w:left="785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505" w:hanging="360"/>
      </w:pPr>
    </w:lvl>
    <w:lvl w:ilvl="2" w:tplc="0409001B" w:tentative="1">
      <w:start w:val="1"/>
      <w:numFmt w:val="lowerRoman"/>
      <w:lvlText w:val="%3."/>
      <w:lvlJc w:val="right"/>
      <w:pPr>
        <w:ind w:left="2225" w:hanging="180"/>
      </w:pPr>
    </w:lvl>
    <w:lvl w:ilvl="3" w:tplc="0409000F" w:tentative="1">
      <w:start w:val="1"/>
      <w:numFmt w:val="decimal"/>
      <w:lvlText w:val="%4."/>
      <w:lvlJc w:val="left"/>
      <w:pPr>
        <w:ind w:left="2945" w:hanging="360"/>
      </w:pPr>
    </w:lvl>
    <w:lvl w:ilvl="4" w:tplc="04090019" w:tentative="1">
      <w:start w:val="1"/>
      <w:numFmt w:val="lowerLetter"/>
      <w:lvlText w:val="%5."/>
      <w:lvlJc w:val="left"/>
      <w:pPr>
        <w:ind w:left="3665" w:hanging="360"/>
      </w:pPr>
    </w:lvl>
    <w:lvl w:ilvl="5" w:tplc="0409001B" w:tentative="1">
      <w:start w:val="1"/>
      <w:numFmt w:val="lowerRoman"/>
      <w:lvlText w:val="%6."/>
      <w:lvlJc w:val="right"/>
      <w:pPr>
        <w:ind w:left="4385" w:hanging="180"/>
      </w:pPr>
    </w:lvl>
    <w:lvl w:ilvl="6" w:tplc="0409000F" w:tentative="1">
      <w:start w:val="1"/>
      <w:numFmt w:val="decimal"/>
      <w:lvlText w:val="%7."/>
      <w:lvlJc w:val="left"/>
      <w:pPr>
        <w:ind w:left="5105" w:hanging="360"/>
      </w:pPr>
    </w:lvl>
    <w:lvl w:ilvl="7" w:tplc="04090019" w:tentative="1">
      <w:start w:val="1"/>
      <w:numFmt w:val="lowerLetter"/>
      <w:lvlText w:val="%8."/>
      <w:lvlJc w:val="left"/>
      <w:pPr>
        <w:ind w:left="5825" w:hanging="360"/>
      </w:pPr>
    </w:lvl>
    <w:lvl w:ilvl="8" w:tplc="0409001B" w:tentative="1">
      <w:start w:val="1"/>
      <w:numFmt w:val="lowerRoman"/>
      <w:lvlText w:val="%9."/>
      <w:lvlJc w:val="right"/>
      <w:pPr>
        <w:ind w:left="6545" w:hanging="180"/>
      </w:pPr>
    </w:lvl>
  </w:abstractNum>
  <w:abstractNum w:abstractNumId="1">
    <w:nsid w:val="24156F45"/>
    <w:multiLevelType w:val="multilevel"/>
    <w:tmpl w:val="12DCEC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250A245F"/>
    <w:multiLevelType w:val="hybridMultilevel"/>
    <w:tmpl w:val="29E20A30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805051C"/>
    <w:multiLevelType w:val="hybridMultilevel"/>
    <w:tmpl w:val="D6480D34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4">
    <w:nsid w:val="36870B3B"/>
    <w:multiLevelType w:val="multilevel"/>
    <w:tmpl w:val="EBBC28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69A6535"/>
    <w:multiLevelType w:val="hybridMultilevel"/>
    <w:tmpl w:val="3CB68362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6">
    <w:nsid w:val="4A9C7CC9"/>
    <w:multiLevelType w:val="hybridMultilevel"/>
    <w:tmpl w:val="0CE06AD8"/>
    <w:lvl w:ilvl="0" w:tplc="3EB04DC6">
      <w:start w:val="1"/>
      <w:numFmt w:val="upperLetter"/>
      <w:lvlText w:val="(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EA533DC"/>
    <w:multiLevelType w:val="hybridMultilevel"/>
    <w:tmpl w:val="8592D114"/>
    <w:lvl w:ilvl="0" w:tplc="DE24B30E">
      <w:start w:val="1"/>
      <w:numFmt w:val="decimal"/>
      <w:pStyle w:val="Text"/>
      <w:lvlText w:val="%1."/>
      <w:lvlJc w:val="left"/>
      <w:pPr>
        <w:tabs>
          <w:tab w:val="num" w:pos="720"/>
        </w:tabs>
        <w:ind w:left="720" w:hanging="360"/>
      </w:pPr>
      <w:rPr>
        <w:rFonts w:asciiTheme="minorHAnsi" w:eastAsia="Times New Roman" w:hAnsiTheme="minorHAnsi" w:cs="Courier New" w:hint="default"/>
      </w:rPr>
    </w:lvl>
    <w:lvl w:ilvl="1" w:tplc="04150019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68E90F3F"/>
    <w:multiLevelType w:val="hybridMultilevel"/>
    <w:tmpl w:val="C0E46BBA"/>
    <w:lvl w:ilvl="0" w:tplc="0409000F">
      <w:start w:val="4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5"/>
  </w:num>
  <w:num w:numId="3">
    <w:abstractNumId w:val="2"/>
  </w:num>
  <w:num w:numId="4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4"/>
  </w:num>
  <w:num w:numId="6">
    <w:abstractNumId w:val="1"/>
  </w:num>
  <w:num w:numId="7">
    <w:abstractNumId w:val="0"/>
  </w:num>
  <w:num w:numId="8">
    <w:abstractNumId w:val="8"/>
  </w:num>
  <w:num w:numId="9">
    <w:abstractNumId w:val="6"/>
  </w:num>
  <w:num w:numId="10">
    <w:abstractNumId w:val="7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Patrick Neubert">
    <w15:presenceInfo w15:providerId="AD" w15:userId="S-1-5-21-299502267-583907252-682003330-4121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clean"/>
  <w:attachedTemplate r:id="rId1"/>
  <w:defaultTabStop w:val="420"/>
  <w:hyphenationZone w:val="425"/>
  <w:drawingGridVerticalSpacing w:val="156"/>
  <w:displayHorizontalDrawingGridEvery w:val="0"/>
  <w:displayVerticalDrawingGridEvery w:val="2"/>
  <w:characterSpacingControl w:val="compressPunctuation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22E03"/>
    <w:rsid w:val="0000064D"/>
    <w:rsid w:val="00002024"/>
    <w:rsid w:val="000027C9"/>
    <w:rsid w:val="00004F1E"/>
    <w:rsid w:val="00005099"/>
    <w:rsid w:val="00005E19"/>
    <w:rsid w:val="00006D24"/>
    <w:rsid w:val="0001223D"/>
    <w:rsid w:val="000122A5"/>
    <w:rsid w:val="00012745"/>
    <w:rsid w:val="0001337F"/>
    <w:rsid w:val="00013774"/>
    <w:rsid w:val="000145BA"/>
    <w:rsid w:val="00021208"/>
    <w:rsid w:val="00021579"/>
    <w:rsid w:val="00022E0E"/>
    <w:rsid w:val="0002311D"/>
    <w:rsid w:val="00030771"/>
    <w:rsid w:val="0003148B"/>
    <w:rsid w:val="000368A4"/>
    <w:rsid w:val="00036935"/>
    <w:rsid w:val="00036FB7"/>
    <w:rsid w:val="00041216"/>
    <w:rsid w:val="00045960"/>
    <w:rsid w:val="000459E7"/>
    <w:rsid w:val="0005179C"/>
    <w:rsid w:val="00052C2E"/>
    <w:rsid w:val="0005481F"/>
    <w:rsid w:val="00054F60"/>
    <w:rsid w:val="0005597F"/>
    <w:rsid w:val="00057EDD"/>
    <w:rsid w:val="00061D36"/>
    <w:rsid w:val="00065F3D"/>
    <w:rsid w:val="00067019"/>
    <w:rsid w:val="00073C5E"/>
    <w:rsid w:val="00074545"/>
    <w:rsid w:val="00074615"/>
    <w:rsid w:val="000764D5"/>
    <w:rsid w:val="00076926"/>
    <w:rsid w:val="00077E80"/>
    <w:rsid w:val="000816A1"/>
    <w:rsid w:val="00082008"/>
    <w:rsid w:val="00082132"/>
    <w:rsid w:val="00082DF5"/>
    <w:rsid w:val="00083580"/>
    <w:rsid w:val="000858D4"/>
    <w:rsid w:val="00087985"/>
    <w:rsid w:val="00097E91"/>
    <w:rsid w:val="000A149C"/>
    <w:rsid w:val="000A2039"/>
    <w:rsid w:val="000A3610"/>
    <w:rsid w:val="000B7472"/>
    <w:rsid w:val="000C1C8D"/>
    <w:rsid w:val="000C73A7"/>
    <w:rsid w:val="000C77B5"/>
    <w:rsid w:val="000C7C96"/>
    <w:rsid w:val="000D065E"/>
    <w:rsid w:val="000D2820"/>
    <w:rsid w:val="000D2C4C"/>
    <w:rsid w:val="000D3ED2"/>
    <w:rsid w:val="000D560E"/>
    <w:rsid w:val="000D58EC"/>
    <w:rsid w:val="000D78E8"/>
    <w:rsid w:val="000E1AD6"/>
    <w:rsid w:val="000E3517"/>
    <w:rsid w:val="000E4F32"/>
    <w:rsid w:val="000F5EAF"/>
    <w:rsid w:val="0010018A"/>
    <w:rsid w:val="00100769"/>
    <w:rsid w:val="00110693"/>
    <w:rsid w:val="00111169"/>
    <w:rsid w:val="0011373E"/>
    <w:rsid w:val="00114116"/>
    <w:rsid w:val="00117FD1"/>
    <w:rsid w:val="00121EF0"/>
    <w:rsid w:val="001244ED"/>
    <w:rsid w:val="0012451C"/>
    <w:rsid w:val="001257E7"/>
    <w:rsid w:val="00130C34"/>
    <w:rsid w:val="001314D9"/>
    <w:rsid w:val="00132794"/>
    <w:rsid w:val="00136908"/>
    <w:rsid w:val="00136AE5"/>
    <w:rsid w:val="00137C8D"/>
    <w:rsid w:val="00141821"/>
    <w:rsid w:val="00143A71"/>
    <w:rsid w:val="00147A6B"/>
    <w:rsid w:val="00162BF2"/>
    <w:rsid w:val="0016530B"/>
    <w:rsid w:val="00174737"/>
    <w:rsid w:val="00174CC8"/>
    <w:rsid w:val="00176992"/>
    <w:rsid w:val="001777BC"/>
    <w:rsid w:val="00177DD2"/>
    <w:rsid w:val="00187393"/>
    <w:rsid w:val="001926E4"/>
    <w:rsid w:val="00192A64"/>
    <w:rsid w:val="001940C6"/>
    <w:rsid w:val="00194814"/>
    <w:rsid w:val="0019661D"/>
    <w:rsid w:val="001968FF"/>
    <w:rsid w:val="00197FF8"/>
    <w:rsid w:val="001A31EB"/>
    <w:rsid w:val="001B4E13"/>
    <w:rsid w:val="001B7C82"/>
    <w:rsid w:val="001C0C1B"/>
    <w:rsid w:val="001C7559"/>
    <w:rsid w:val="001C7686"/>
    <w:rsid w:val="001D1015"/>
    <w:rsid w:val="001D192A"/>
    <w:rsid w:val="001E1DF8"/>
    <w:rsid w:val="001E2AEB"/>
    <w:rsid w:val="001E2C26"/>
    <w:rsid w:val="001E46DD"/>
    <w:rsid w:val="001E6957"/>
    <w:rsid w:val="001F2193"/>
    <w:rsid w:val="001F332F"/>
    <w:rsid w:val="001F3A92"/>
    <w:rsid w:val="001F6287"/>
    <w:rsid w:val="002032D1"/>
    <w:rsid w:val="00203A06"/>
    <w:rsid w:val="0020413C"/>
    <w:rsid w:val="002106F1"/>
    <w:rsid w:val="00212F55"/>
    <w:rsid w:val="002136A6"/>
    <w:rsid w:val="0021623A"/>
    <w:rsid w:val="00216D6A"/>
    <w:rsid w:val="00217623"/>
    <w:rsid w:val="00217E8C"/>
    <w:rsid w:val="00223E0A"/>
    <w:rsid w:val="002251E0"/>
    <w:rsid w:val="00226A72"/>
    <w:rsid w:val="0023109C"/>
    <w:rsid w:val="00233450"/>
    <w:rsid w:val="0023411D"/>
    <w:rsid w:val="002361F4"/>
    <w:rsid w:val="00236619"/>
    <w:rsid w:val="002378D3"/>
    <w:rsid w:val="00244F20"/>
    <w:rsid w:val="00250A6D"/>
    <w:rsid w:val="002513BC"/>
    <w:rsid w:val="0025428C"/>
    <w:rsid w:val="00256CAD"/>
    <w:rsid w:val="002571A6"/>
    <w:rsid w:val="00260559"/>
    <w:rsid w:val="00264C99"/>
    <w:rsid w:val="00273B91"/>
    <w:rsid w:val="00280F9F"/>
    <w:rsid w:val="0028314C"/>
    <w:rsid w:val="00286DC9"/>
    <w:rsid w:val="00287C00"/>
    <w:rsid w:val="002915CF"/>
    <w:rsid w:val="00291A28"/>
    <w:rsid w:val="002959FD"/>
    <w:rsid w:val="00295FE6"/>
    <w:rsid w:val="002975C4"/>
    <w:rsid w:val="00297688"/>
    <w:rsid w:val="00297CCB"/>
    <w:rsid w:val="002A2B46"/>
    <w:rsid w:val="002A2F71"/>
    <w:rsid w:val="002A4AA6"/>
    <w:rsid w:val="002B2A19"/>
    <w:rsid w:val="002C1AB0"/>
    <w:rsid w:val="002D0FF5"/>
    <w:rsid w:val="002D1B58"/>
    <w:rsid w:val="002E4493"/>
    <w:rsid w:val="002E4EF0"/>
    <w:rsid w:val="002E6C44"/>
    <w:rsid w:val="002E7E60"/>
    <w:rsid w:val="002F2EAD"/>
    <w:rsid w:val="002F3448"/>
    <w:rsid w:val="002F4E90"/>
    <w:rsid w:val="00301A3E"/>
    <w:rsid w:val="00301C9F"/>
    <w:rsid w:val="00304B22"/>
    <w:rsid w:val="00306AB8"/>
    <w:rsid w:val="00306EA4"/>
    <w:rsid w:val="00307113"/>
    <w:rsid w:val="0030790F"/>
    <w:rsid w:val="00307970"/>
    <w:rsid w:val="00310D9B"/>
    <w:rsid w:val="0031139F"/>
    <w:rsid w:val="003114C6"/>
    <w:rsid w:val="00314FF7"/>
    <w:rsid w:val="00315288"/>
    <w:rsid w:val="0031577B"/>
    <w:rsid w:val="00315D9B"/>
    <w:rsid w:val="00316581"/>
    <w:rsid w:val="00316EBF"/>
    <w:rsid w:val="00323D5F"/>
    <w:rsid w:val="00326141"/>
    <w:rsid w:val="00336064"/>
    <w:rsid w:val="0033676D"/>
    <w:rsid w:val="00343D12"/>
    <w:rsid w:val="00345BFA"/>
    <w:rsid w:val="00346D8C"/>
    <w:rsid w:val="00347DC1"/>
    <w:rsid w:val="00357503"/>
    <w:rsid w:val="00362F62"/>
    <w:rsid w:val="003633F7"/>
    <w:rsid w:val="00367AF9"/>
    <w:rsid w:val="00371744"/>
    <w:rsid w:val="00374E09"/>
    <w:rsid w:val="0038100D"/>
    <w:rsid w:val="00381CCA"/>
    <w:rsid w:val="00381FA7"/>
    <w:rsid w:val="003835FA"/>
    <w:rsid w:val="003858D2"/>
    <w:rsid w:val="00392F13"/>
    <w:rsid w:val="003A2113"/>
    <w:rsid w:val="003A218A"/>
    <w:rsid w:val="003A3019"/>
    <w:rsid w:val="003A34B5"/>
    <w:rsid w:val="003A5C2E"/>
    <w:rsid w:val="003C150E"/>
    <w:rsid w:val="003C4E65"/>
    <w:rsid w:val="003D064E"/>
    <w:rsid w:val="003D120D"/>
    <w:rsid w:val="003D2522"/>
    <w:rsid w:val="003D6079"/>
    <w:rsid w:val="003E1E6A"/>
    <w:rsid w:val="003E2AF5"/>
    <w:rsid w:val="003E3335"/>
    <w:rsid w:val="003E4248"/>
    <w:rsid w:val="003E4B8A"/>
    <w:rsid w:val="003E7B9A"/>
    <w:rsid w:val="003F0D25"/>
    <w:rsid w:val="003F52B8"/>
    <w:rsid w:val="00401306"/>
    <w:rsid w:val="00401D30"/>
    <w:rsid w:val="00411C06"/>
    <w:rsid w:val="00411CEE"/>
    <w:rsid w:val="0041385D"/>
    <w:rsid w:val="00414301"/>
    <w:rsid w:val="00414B41"/>
    <w:rsid w:val="00415520"/>
    <w:rsid w:val="004170F8"/>
    <w:rsid w:val="0041770C"/>
    <w:rsid w:val="00420FE7"/>
    <w:rsid w:val="0042134C"/>
    <w:rsid w:val="00423B26"/>
    <w:rsid w:val="00445C03"/>
    <w:rsid w:val="00446107"/>
    <w:rsid w:val="00446E22"/>
    <w:rsid w:val="00461C7A"/>
    <w:rsid w:val="00467560"/>
    <w:rsid w:val="0046776E"/>
    <w:rsid w:val="00467D9A"/>
    <w:rsid w:val="0047056E"/>
    <w:rsid w:val="0047232C"/>
    <w:rsid w:val="004734C8"/>
    <w:rsid w:val="0047387A"/>
    <w:rsid w:val="00474206"/>
    <w:rsid w:val="00474EEA"/>
    <w:rsid w:val="00476080"/>
    <w:rsid w:val="0047640A"/>
    <w:rsid w:val="00476C11"/>
    <w:rsid w:val="00477658"/>
    <w:rsid w:val="004800FD"/>
    <w:rsid w:val="004855B6"/>
    <w:rsid w:val="00486973"/>
    <w:rsid w:val="004872CF"/>
    <w:rsid w:val="004876C8"/>
    <w:rsid w:val="00492511"/>
    <w:rsid w:val="00494352"/>
    <w:rsid w:val="0049586D"/>
    <w:rsid w:val="004A05F9"/>
    <w:rsid w:val="004A3D2E"/>
    <w:rsid w:val="004A5983"/>
    <w:rsid w:val="004A7B46"/>
    <w:rsid w:val="004B03AC"/>
    <w:rsid w:val="004B0BFE"/>
    <w:rsid w:val="004B1137"/>
    <w:rsid w:val="004B5B4F"/>
    <w:rsid w:val="004B7309"/>
    <w:rsid w:val="004C0088"/>
    <w:rsid w:val="004C05D9"/>
    <w:rsid w:val="004C14F7"/>
    <w:rsid w:val="004C2D24"/>
    <w:rsid w:val="004D1F01"/>
    <w:rsid w:val="004D1FB0"/>
    <w:rsid w:val="004D349E"/>
    <w:rsid w:val="004D3DF4"/>
    <w:rsid w:val="004D4D9F"/>
    <w:rsid w:val="004E0A52"/>
    <w:rsid w:val="004E127E"/>
    <w:rsid w:val="004E272F"/>
    <w:rsid w:val="004E2D12"/>
    <w:rsid w:val="004E78B7"/>
    <w:rsid w:val="004E7DF2"/>
    <w:rsid w:val="004F15F9"/>
    <w:rsid w:val="004F189B"/>
    <w:rsid w:val="004F264C"/>
    <w:rsid w:val="004F4466"/>
    <w:rsid w:val="004F524F"/>
    <w:rsid w:val="004F58BB"/>
    <w:rsid w:val="00500865"/>
    <w:rsid w:val="00505EE4"/>
    <w:rsid w:val="00511973"/>
    <w:rsid w:val="00520481"/>
    <w:rsid w:val="00520649"/>
    <w:rsid w:val="00520C51"/>
    <w:rsid w:val="00522073"/>
    <w:rsid w:val="005226E6"/>
    <w:rsid w:val="0052634A"/>
    <w:rsid w:val="005342E5"/>
    <w:rsid w:val="00534755"/>
    <w:rsid w:val="005349BE"/>
    <w:rsid w:val="0054150D"/>
    <w:rsid w:val="005423CE"/>
    <w:rsid w:val="00544494"/>
    <w:rsid w:val="00544943"/>
    <w:rsid w:val="00544E15"/>
    <w:rsid w:val="005451AE"/>
    <w:rsid w:val="00547500"/>
    <w:rsid w:val="0055444F"/>
    <w:rsid w:val="005564A3"/>
    <w:rsid w:val="00556C13"/>
    <w:rsid w:val="00561009"/>
    <w:rsid w:val="00561270"/>
    <w:rsid w:val="005613B4"/>
    <w:rsid w:val="00561E1C"/>
    <w:rsid w:val="005700F3"/>
    <w:rsid w:val="00572E45"/>
    <w:rsid w:val="005739F9"/>
    <w:rsid w:val="00573EF3"/>
    <w:rsid w:val="005776B3"/>
    <w:rsid w:val="0058377D"/>
    <w:rsid w:val="00584C50"/>
    <w:rsid w:val="00584D16"/>
    <w:rsid w:val="00586884"/>
    <w:rsid w:val="00590BF8"/>
    <w:rsid w:val="00592870"/>
    <w:rsid w:val="00593003"/>
    <w:rsid w:val="00593665"/>
    <w:rsid w:val="00597C36"/>
    <w:rsid w:val="005A0ECC"/>
    <w:rsid w:val="005A28DB"/>
    <w:rsid w:val="005A3844"/>
    <w:rsid w:val="005A70CB"/>
    <w:rsid w:val="005A7DA7"/>
    <w:rsid w:val="005B1204"/>
    <w:rsid w:val="005B22A9"/>
    <w:rsid w:val="005C1793"/>
    <w:rsid w:val="005C1B32"/>
    <w:rsid w:val="005C3B98"/>
    <w:rsid w:val="005C5505"/>
    <w:rsid w:val="005C57FF"/>
    <w:rsid w:val="005C5C98"/>
    <w:rsid w:val="005C78EA"/>
    <w:rsid w:val="005D1670"/>
    <w:rsid w:val="005D2314"/>
    <w:rsid w:val="005E7D5A"/>
    <w:rsid w:val="005F0C91"/>
    <w:rsid w:val="005F4D5B"/>
    <w:rsid w:val="005F62EB"/>
    <w:rsid w:val="005F73F7"/>
    <w:rsid w:val="005F7F9D"/>
    <w:rsid w:val="00603349"/>
    <w:rsid w:val="00603B76"/>
    <w:rsid w:val="00605BAA"/>
    <w:rsid w:val="0061222F"/>
    <w:rsid w:val="00614291"/>
    <w:rsid w:val="006148E2"/>
    <w:rsid w:val="006227DF"/>
    <w:rsid w:val="00627232"/>
    <w:rsid w:val="00630AEB"/>
    <w:rsid w:val="006374A5"/>
    <w:rsid w:val="006374F2"/>
    <w:rsid w:val="00641A90"/>
    <w:rsid w:val="0064318C"/>
    <w:rsid w:val="00643466"/>
    <w:rsid w:val="00645B60"/>
    <w:rsid w:val="00647DE8"/>
    <w:rsid w:val="006508D7"/>
    <w:rsid w:val="00655E4A"/>
    <w:rsid w:val="00657B71"/>
    <w:rsid w:val="0066061C"/>
    <w:rsid w:val="00661842"/>
    <w:rsid w:val="006622AF"/>
    <w:rsid w:val="006716C8"/>
    <w:rsid w:val="0067299D"/>
    <w:rsid w:val="00673FC5"/>
    <w:rsid w:val="00675789"/>
    <w:rsid w:val="00675DFA"/>
    <w:rsid w:val="006816D8"/>
    <w:rsid w:val="00683AE5"/>
    <w:rsid w:val="00685329"/>
    <w:rsid w:val="00687EF5"/>
    <w:rsid w:val="0069183A"/>
    <w:rsid w:val="00691BA1"/>
    <w:rsid w:val="00692393"/>
    <w:rsid w:val="00692A69"/>
    <w:rsid w:val="006A34FE"/>
    <w:rsid w:val="006A7A2F"/>
    <w:rsid w:val="006A7AD5"/>
    <w:rsid w:val="006B2445"/>
    <w:rsid w:val="006B2E2D"/>
    <w:rsid w:val="006B6923"/>
    <w:rsid w:val="006B7806"/>
    <w:rsid w:val="006B7ECD"/>
    <w:rsid w:val="006C43A3"/>
    <w:rsid w:val="006C4DC0"/>
    <w:rsid w:val="006C7991"/>
    <w:rsid w:val="006D115B"/>
    <w:rsid w:val="006D1BD0"/>
    <w:rsid w:val="006D4126"/>
    <w:rsid w:val="006D58EA"/>
    <w:rsid w:val="006D68B2"/>
    <w:rsid w:val="006E2971"/>
    <w:rsid w:val="006F6D13"/>
    <w:rsid w:val="00700342"/>
    <w:rsid w:val="0071421B"/>
    <w:rsid w:val="0071735F"/>
    <w:rsid w:val="00720123"/>
    <w:rsid w:val="00722E03"/>
    <w:rsid w:val="00727E48"/>
    <w:rsid w:val="00732219"/>
    <w:rsid w:val="007324D3"/>
    <w:rsid w:val="0074402F"/>
    <w:rsid w:val="0075544A"/>
    <w:rsid w:val="00756A08"/>
    <w:rsid w:val="007611FF"/>
    <w:rsid w:val="007622F0"/>
    <w:rsid w:val="0076341E"/>
    <w:rsid w:val="00763BA0"/>
    <w:rsid w:val="00765895"/>
    <w:rsid w:val="00765C83"/>
    <w:rsid w:val="00767746"/>
    <w:rsid w:val="00774031"/>
    <w:rsid w:val="00776884"/>
    <w:rsid w:val="007776F7"/>
    <w:rsid w:val="00780D2E"/>
    <w:rsid w:val="00780E49"/>
    <w:rsid w:val="0078191D"/>
    <w:rsid w:val="00787804"/>
    <w:rsid w:val="00787988"/>
    <w:rsid w:val="007906F3"/>
    <w:rsid w:val="0079149B"/>
    <w:rsid w:val="00797AB5"/>
    <w:rsid w:val="007A15F1"/>
    <w:rsid w:val="007A774E"/>
    <w:rsid w:val="007B07EB"/>
    <w:rsid w:val="007B2769"/>
    <w:rsid w:val="007B3D86"/>
    <w:rsid w:val="007B6BF2"/>
    <w:rsid w:val="007B79AC"/>
    <w:rsid w:val="007C2D3F"/>
    <w:rsid w:val="007C5497"/>
    <w:rsid w:val="007D0675"/>
    <w:rsid w:val="007D41B0"/>
    <w:rsid w:val="007E04CC"/>
    <w:rsid w:val="007E082D"/>
    <w:rsid w:val="007E2BE5"/>
    <w:rsid w:val="007E471E"/>
    <w:rsid w:val="007F0218"/>
    <w:rsid w:val="007F1559"/>
    <w:rsid w:val="007F2532"/>
    <w:rsid w:val="007F4EBA"/>
    <w:rsid w:val="00801F52"/>
    <w:rsid w:val="008244AA"/>
    <w:rsid w:val="00831D9C"/>
    <w:rsid w:val="00832581"/>
    <w:rsid w:val="00836A5C"/>
    <w:rsid w:val="00837DBE"/>
    <w:rsid w:val="00841033"/>
    <w:rsid w:val="00842955"/>
    <w:rsid w:val="008446D0"/>
    <w:rsid w:val="00844882"/>
    <w:rsid w:val="00845A65"/>
    <w:rsid w:val="00845CA4"/>
    <w:rsid w:val="008475BF"/>
    <w:rsid w:val="0085492A"/>
    <w:rsid w:val="008568EA"/>
    <w:rsid w:val="00861BD2"/>
    <w:rsid w:val="00861E6C"/>
    <w:rsid w:val="00865C22"/>
    <w:rsid w:val="00871772"/>
    <w:rsid w:val="00871C89"/>
    <w:rsid w:val="0087423A"/>
    <w:rsid w:val="00874C98"/>
    <w:rsid w:val="00881A6D"/>
    <w:rsid w:val="00883C53"/>
    <w:rsid w:val="00886811"/>
    <w:rsid w:val="00892F89"/>
    <w:rsid w:val="00893238"/>
    <w:rsid w:val="008945CF"/>
    <w:rsid w:val="00895F34"/>
    <w:rsid w:val="008967D5"/>
    <w:rsid w:val="00896BED"/>
    <w:rsid w:val="00897F23"/>
    <w:rsid w:val="008A09EE"/>
    <w:rsid w:val="008A1592"/>
    <w:rsid w:val="008A748D"/>
    <w:rsid w:val="008B4C86"/>
    <w:rsid w:val="008B60B4"/>
    <w:rsid w:val="008B7A09"/>
    <w:rsid w:val="008C120D"/>
    <w:rsid w:val="008C2A68"/>
    <w:rsid w:val="008C2D40"/>
    <w:rsid w:val="008D0330"/>
    <w:rsid w:val="008D0694"/>
    <w:rsid w:val="008D2ABC"/>
    <w:rsid w:val="008D3AF6"/>
    <w:rsid w:val="008D3EDC"/>
    <w:rsid w:val="008E2002"/>
    <w:rsid w:val="008E34FF"/>
    <w:rsid w:val="008E4BF7"/>
    <w:rsid w:val="008E53C7"/>
    <w:rsid w:val="008E7F6C"/>
    <w:rsid w:val="008F2C8F"/>
    <w:rsid w:val="008F2EE8"/>
    <w:rsid w:val="008F7529"/>
    <w:rsid w:val="00901F40"/>
    <w:rsid w:val="00903A33"/>
    <w:rsid w:val="0090479A"/>
    <w:rsid w:val="00907C8C"/>
    <w:rsid w:val="009109CC"/>
    <w:rsid w:val="009113F5"/>
    <w:rsid w:val="009132D3"/>
    <w:rsid w:val="00914F18"/>
    <w:rsid w:val="00916D21"/>
    <w:rsid w:val="00920820"/>
    <w:rsid w:val="009218C0"/>
    <w:rsid w:val="009259EF"/>
    <w:rsid w:val="009264B1"/>
    <w:rsid w:val="009303B7"/>
    <w:rsid w:val="00930CE4"/>
    <w:rsid w:val="00931596"/>
    <w:rsid w:val="0093362D"/>
    <w:rsid w:val="009374A9"/>
    <w:rsid w:val="009509C9"/>
    <w:rsid w:val="00953525"/>
    <w:rsid w:val="009616E7"/>
    <w:rsid w:val="00962A95"/>
    <w:rsid w:val="0096330F"/>
    <w:rsid w:val="0096439A"/>
    <w:rsid w:val="00967FCD"/>
    <w:rsid w:val="00970849"/>
    <w:rsid w:val="00970FAE"/>
    <w:rsid w:val="009747E2"/>
    <w:rsid w:val="00977A84"/>
    <w:rsid w:val="00980A83"/>
    <w:rsid w:val="00980EB2"/>
    <w:rsid w:val="00981AD7"/>
    <w:rsid w:val="009847DB"/>
    <w:rsid w:val="0098527D"/>
    <w:rsid w:val="0099134B"/>
    <w:rsid w:val="00993DEE"/>
    <w:rsid w:val="00996776"/>
    <w:rsid w:val="009A22B5"/>
    <w:rsid w:val="009A52AC"/>
    <w:rsid w:val="009A7D65"/>
    <w:rsid w:val="009B07B5"/>
    <w:rsid w:val="009B101B"/>
    <w:rsid w:val="009B20D7"/>
    <w:rsid w:val="009B35EF"/>
    <w:rsid w:val="009B3AA1"/>
    <w:rsid w:val="009B4302"/>
    <w:rsid w:val="009B63C8"/>
    <w:rsid w:val="009B7D0F"/>
    <w:rsid w:val="009C2783"/>
    <w:rsid w:val="009C5413"/>
    <w:rsid w:val="009C710D"/>
    <w:rsid w:val="009E19B0"/>
    <w:rsid w:val="009E1DE7"/>
    <w:rsid w:val="009E2EBE"/>
    <w:rsid w:val="009E6BB6"/>
    <w:rsid w:val="009E6BE2"/>
    <w:rsid w:val="009E7198"/>
    <w:rsid w:val="009F1D94"/>
    <w:rsid w:val="009F497A"/>
    <w:rsid w:val="009F6B61"/>
    <w:rsid w:val="009F6FA2"/>
    <w:rsid w:val="009F70E6"/>
    <w:rsid w:val="00A158D1"/>
    <w:rsid w:val="00A179AF"/>
    <w:rsid w:val="00A2324E"/>
    <w:rsid w:val="00A270B6"/>
    <w:rsid w:val="00A273D6"/>
    <w:rsid w:val="00A3601E"/>
    <w:rsid w:val="00A413AB"/>
    <w:rsid w:val="00A47375"/>
    <w:rsid w:val="00A57CD3"/>
    <w:rsid w:val="00A6122A"/>
    <w:rsid w:val="00A62301"/>
    <w:rsid w:val="00A64E62"/>
    <w:rsid w:val="00A6584C"/>
    <w:rsid w:val="00A665F4"/>
    <w:rsid w:val="00A71348"/>
    <w:rsid w:val="00A76D0C"/>
    <w:rsid w:val="00A80EB9"/>
    <w:rsid w:val="00A8289C"/>
    <w:rsid w:val="00A82F59"/>
    <w:rsid w:val="00A85395"/>
    <w:rsid w:val="00A85E06"/>
    <w:rsid w:val="00A8759E"/>
    <w:rsid w:val="00A931B9"/>
    <w:rsid w:val="00AA0B5E"/>
    <w:rsid w:val="00AA130C"/>
    <w:rsid w:val="00AA21F8"/>
    <w:rsid w:val="00AA3466"/>
    <w:rsid w:val="00AA38BE"/>
    <w:rsid w:val="00AA47F0"/>
    <w:rsid w:val="00AA64B0"/>
    <w:rsid w:val="00AA6FCC"/>
    <w:rsid w:val="00AB0C54"/>
    <w:rsid w:val="00AB4797"/>
    <w:rsid w:val="00AB538E"/>
    <w:rsid w:val="00AB7205"/>
    <w:rsid w:val="00AC6925"/>
    <w:rsid w:val="00AC7B4A"/>
    <w:rsid w:val="00AD67E7"/>
    <w:rsid w:val="00AD7FA1"/>
    <w:rsid w:val="00AE36F2"/>
    <w:rsid w:val="00AE54AE"/>
    <w:rsid w:val="00AE6AD9"/>
    <w:rsid w:val="00AF0118"/>
    <w:rsid w:val="00AF3A90"/>
    <w:rsid w:val="00AF42DC"/>
    <w:rsid w:val="00AF4DB8"/>
    <w:rsid w:val="00AF7DD4"/>
    <w:rsid w:val="00AF7EC9"/>
    <w:rsid w:val="00B03E7C"/>
    <w:rsid w:val="00B04445"/>
    <w:rsid w:val="00B054DB"/>
    <w:rsid w:val="00B072F0"/>
    <w:rsid w:val="00B13CF0"/>
    <w:rsid w:val="00B14DB9"/>
    <w:rsid w:val="00B15C3D"/>
    <w:rsid w:val="00B212A8"/>
    <w:rsid w:val="00B308B4"/>
    <w:rsid w:val="00B308EA"/>
    <w:rsid w:val="00B31DAC"/>
    <w:rsid w:val="00B335C1"/>
    <w:rsid w:val="00B34DE9"/>
    <w:rsid w:val="00B3752E"/>
    <w:rsid w:val="00B3781C"/>
    <w:rsid w:val="00B420BE"/>
    <w:rsid w:val="00B463B2"/>
    <w:rsid w:val="00B5156B"/>
    <w:rsid w:val="00B53D3C"/>
    <w:rsid w:val="00B610E1"/>
    <w:rsid w:val="00B70C72"/>
    <w:rsid w:val="00B70EB2"/>
    <w:rsid w:val="00B7208D"/>
    <w:rsid w:val="00B77006"/>
    <w:rsid w:val="00B77AFD"/>
    <w:rsid w:val="00B806D9"/>
    <w:rsid w:val="00B808C1"/>
    <w:rsid w:val="00B85659"/>
    <w:rsid w:val="00B901B6"/>
    <w:rsid w:val="00B90CCB"/>
    <w:rsid w:val="00BA4ADB"/>
    <w:rsid w:val="00BA5A2D"/>
    <w:rsid w:val="00BA657D"/>
    <w:rsid w:val="00BA69EC"/>
    <w:rsid w:val="00BB07ED"/>
    <w:rsid w:val="00BB179C"/>
    <w:rsid w:val="00BB3223"/>
    <w:rsid w:val="00BB57FB"/>
    <w:rsid w:val="00BB5A04"/>
    <w:rsid w:val="00BB72E6"/>
    <w:rsid w:val="00BC1A6A"/>
    <w:rsid w:val="00BC24F2"/>
    <w:rsid w:val="00BC2F71"/>
    <w:rsid w:val="00BC3214"/>
    <w:rsid w:val="00BC3BDE"/>
    <w:rsid w:val="00BC42ED"/>
    <w:rsid w:val="00BC7393"/>
    <w:rsid w:val="00BC7C3F"/>
    <w:rsid w:val="00BD2410"/>
    <w:rsid w:val="00BD2767"/>
    <w:rsid w:val="00BD65C9"/>
    <w:rsid w:val="00BD6E52"/>
    <w:rsid w:val="00BE0EF1"/>
    <w:rsid w:val="00BE36F9"/>
    <w:rsid w:val="00BE3AF0"/>
    <w:rsid w:val="00BF028B"/>
    <w:rsid w:val="00BF08DA"/>
    <w:rsid w:val="00BF0BF9"/>
    <w:rsid w:val="00BF3ED3"/>
    <w:rsid w:val="00BF453A"/>
    <w:rsid w:val="00BF5AAD"/>
    <w:rsid w:val="00C013AF"/>
    <w:rsid w:val="00C02237"/>
    <w:rsid w:val="00C0326F"/>
    <w:rsid w:val="00C03E8C"/>
    <w:rsid w:val="00C053EF"/>
    <w:rsid w:val="00C07A50"/>
    <w:rsid w:val="00C117F2"/>
    <w:rsid w:val="00C1410D"/>
    <w:rsid w:val="00C1594E"/>
    <w:rsid w:val="00C15F7A"/>
    <w:rsid w:val="00C22D0C"/>
    <w:rsid w:val="00C239CC"/>
    <w:rsid w:val="00C247C2"/>
    <w:rsid w:val="00C32139"/>
    <w:rsid w:val="00C3745C"/>
    <w:rsid w:val="00C516B9"/>
    <w:rsid w:val="00C51D7F"/>
    <w:rsid w:val="00C60423"/>
    <w:rsid w:val="00C60DA7"/>
    <w:rsid w:val="00C62537"/>
    <w:rsid w:val="00C6297D"/>
    <w:rsid w:val="00C67806"/>
    <w:rsid w:val="00C72494"/>
    <w:rsid w:val="00C732D1"/>
    <w:rsid w:val="00C73B9A"/>
    <w:rsid w:val="00C75A0E"/>
    <w:rsid w:val="00C772BE"/>
    <w:rsid w:val="00C81227"/>
    <w:rsid w:val="00C8174F"/>
    <w:rsid w:val="00C81FFE"/>
    <w:rsid w:val="00C830EF"/>
    <w:rsid w:val="00C83495"/>
    <w:rsid w:val="00C90062"/>
    <w:rsid w:val="00C907A7"/>
    <w:rsid w:val="00C910E5"/>
    <w:rsid w:val="00C921DC"/>
    <w:rsid w:val="00C92278"/>
    <w:rsid w:val="00CA2BD2"/>
    <w:rsid w:val="00CA4179"/>
    <w:rsid w:val="00CA4492"/>
    <w:rsid w:val="00CA4A2F"/>
    <w:rsid w:val="00CA6D0D"/>
    <w:rsid w:val="00CB30B1"/>
    <w:rsid w:val="00CB37C9"/>
    <w:rsid w:val="00CB7B88"/>
    <w:rsid w:val="00CC4FFB"/>
    <w:rsid w:val="00CC6ACD"/>
    <w:rsid w:val="00CD1A54"/>
    <w:rsid w:val="00CD62F2"/>
    <w:rsid w:val="00CD7B1E"/>
    <w:rsid w:val="00CE4FCB"/>
    <w:rsid w:val="00CF0305"/>
    <w:rsid w:val="00CF2414"/>
    <w:rsid w:val="00CF2E37"/>
    <w:rsid w:val="00CF4104"/>
    <w:rsid w:val="00CF4B40"/>
    <w:rsid w:val="00D01C26"/>
    <w:rsid w:val="00D05787"/>
    <w:rsid w:val="00D05A90"/>
    <w:rsid w:val="00D10FB4"/>
    <w:rsid w:val="00D14931"/>
    <w:rsid w:val="00D160D4"/>
    <w:rsid w:val="00D2061B"/>
    <w:rsid w:val="00D21971"/>
    <w:rsid w:val="00D22ADA"/>
    <w:rsid w:val="00D23345"/>
    <w:rsid w:val="00D23AC2"/>
    <w:rsid w:val="00D26530"/>
    <w:rsid w:val="00D313CA"/>
    <w:rsid w:val="00D3293C"/>
    <w:rsid w:val="00D3350E"/>
    <w:rsid w:val="00D44CA4"/>
    <w:rsid w:val="00D45C60"/>
    <w:rsid w:val="00D47742"/>
    <w:rsid w:val="00D5209F"/>
    <w:rsid w:val="00D549F4"/>
    <w:rsid w:val="00D54C6E"/>
    <w:rsid w:val="00D64596"/>
    <w:rsid w:val="00D668C5"/>
    <w:rsid w:val="00D67226"/>
    <w:rsid w:val="00D67A00"/>
    <w:rsid w:val="00D7466B"/>
    <w:rsid w:val="00D800C8"/>
    <w:rsid w:val="00D83F51"/>
    <w:rsid w:val="00D84F4C"/>
    <w:rsid w:val="00D850C7"/>
    <w:rsid w:val="00D85B67"/>
    <w:rsid w:val="00D9369C"/>
    <w:rsid w:val="00DA0AB9"/>
    <w:rsid w:val="00DB1E78"/>
    <w:rsid w:val="00DB2993"/>
    <w:rsid w:val="00DB35B4"/>
    <w:rsid w:val="00DB4053"/>
    <w:rsid w:val="00DB4DBD"/>
    <w:rsid w:val="00DC1EB1"/>
    <w:rsid w:val="00DC29B6"/>
    <w:rsid w:val="00DC4ED1"/>
    <w:rsid w:val="00DC6337"/>
    <w:rsid w:val="00DC65B8"/>
    <w:rsid w:val="00DC715F"/>
    <w:rsid w:val="00DD0891"/>
    <w:rsid w:val="00DD0DEE"/>
    <w:rsid w:val="00DD18FC"/>
    <w:rsid w:val="00DE0DF8"/>
    <w:rsid w:val="00DE30AF"/>
    <w:rsid w:val="00DE5042"/>
    <w:rsid w:val="00DE5986"/>
    <w:rsid w:val="00DE7A13"/>
    <w:rsid w:val="00DF2C8D"/>
    <w:rsid w:val="00E02B86"/>
    <w:rsid w:val="00E10C8D"/>
    <w:rsid w:val="00E10EAE"/>
    <w:rsid w:val="00E111A6"/>
    <w:rsid w:val="00E11B1F"/>
    <w:rsid w:val="00E155BB"/>
    <w:rsid w:val="00E158CE"/>
    <w:rsid w:val="00E15B20"/>
    <w:rsid w:val="00E21D25"/>
    <w:rsid w:val="00E25733"/>
    <w:rsid w:val="00E3382E"/>
    <w:rsid w:val="00E35E30"/>
    <w:rsid w:val="00E35FF3"/>
    <w:rsid w:val="00E42BAE"/>
    <w:rsid w:val="00E43AF5"/>
    <w:rsid w:val="00E509D8"/>
    <w:rsid w:val="00E52A4C"/>
    <w:rsid w:val="00E53A2E"/>
    <w:rsid w:val="00E576D0"/>
    <w:rsid w:val="00E57DEE"/>
    <w:rsid w:val="00E60D0C"/>
    <w:rsid w:val="00E63AE0"/>
    <w:rsid w:val="00E65539"/>
    <w:rsid w:val="00E660E8"/>
    <w:rsid w:val="00E7115D"/>
    <w:rsid w:val="00E7324F"/>
    <w:rsid w:val="00E74975"/>
    <w:rsid w:val="00E765B0"/>
    <w:rsid w:val="00E817B4"/>
    <w:rsid w:val="00E82A5E"/>
    <w:rsid w:val="00E850DA"/>
    <w:rsid w:val="00E86736"/>
    <w:rsid w:val="00E92466"/>
    <w:rsid w:val="00E9271D"/>
    <w:rsid w:val="00E94491"/>
    <w:rsid w:val="00E9591A"/>
    <w:rsid w:val="00E95995"/>
    <w:rsid w:val="00EB6DB3"/>
    <w:rsid w:val="00EB76AC"/>
    <w:rsid w:val="00EC0A8B"/>
    <w:rsid w:val="00EC0BAD"/>
    <w:rsid w:val="00EC1488"/>
    <w:rsid w:val="00EC1E94"/>
    <w:rsid w:val="00EC24C8"/>
    <w:rsid w:val="00ED0C34"/>
    <w:rsid w:val="00ED3D28"/>
    <w:rsid w:val="00ED7C07"/>
    <w:rsid w:val="00EE0A23"/>
    <w:rsid w:val="00EE3EF0"/>
    <w:rsid w:val="00EE6275"/>
    <w:rsid w:val="00EF4B5E"/>
    <w:rsid w:val="00EF62B8"/>
    <w:rsid w:val="00EF640F"/>
    <w:rsid w:val="00F02179"/>
    <w:rsid w:val="00F0761E"/>
    <w:rsid w:val="00F22621"/>
    <w:rsid w:val="00F27BCD"/>
    <w:rsid w:val="00F35B5C"/>
    <w:rsid w:val="00F45DF2"/>
    <w:rsid w:val="00F47F43"/>
    <w:rsid w:val="00F501E8"/>
    <w:rsid w:val="00F5045A"/>
    <w:rsid w:val="00F54B92"/>
    <w:rsid w:val="00F5587F"/>
    <w:rsid w:val="00F57485"/>
    <w:rsid w:val="00F602EA"/>
    <w:rsid w:val="00F644C5"/>
    <w:rsid w:val="00F64C60"/>
    <w:rsid w:val="00F6706E"/>
    <w:rsid w:val="00F70D9A"/>
    <w:rsid w:val="00F747A3"/>
    <w:rsid w:val="00F842A8"/>
    <w:rsid w:val="00F85D46"/>
    <w:rsid w:val="00F866BF"/>
    <w:rsid w:val="00F9055F"/>
    <w:rsid w:val="00F92EDB"/>
    <w:rsid w:val="00F941A6"/>
    <w:rsid w:val="00FA014C"/>
    <w:rsid w:val="00FA0B45"/>
    <w:rsid w:val="00FA1BE0"/>
    <w:rsid w:val="00FA1CA5"/>
    <w:rsid w:val="00FA4FBE"/>
    <w:rsid w:val="00FA4FC7"/>
    <w:rsid w:val="00FA5D4B"/>
    <w:rsid w:val="00FA7395"/>
    <w:rsid w:val="00FB5D3B"/>
    <w:rsid w:val="00FB7495"/>
    <w:rsid w:val="00FC1B19"/>
    <w:rsid w:val="00FD1B54"/>
    <w:rsid w:val="00FD33D3"/>
    <w:rsid w:val="00FD3BCE"/>
    <w:rsid w:val="00FD6C59"/>
    <w:rsid w:val="00FE115D"/>
    <w:rsid w:val="00FE2D71"/>
    <w:rsid w:val="00FF0360"/>
    <w:rsid w:val="00FF14B2"/>
    <w:rsid w:val="00FF187E"/>
    <w:rsid w:val="00FF4A09"/>
    <w:rsid w:val="00FF5423"/>
    <w:rsid w:val="00FF59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6385"/>
    <o:shapelayout v:ext="edit">
      <o:idmap v:ext="edit" data="1"/>
    </o:shapelayout>
  </w:shapeDefaults>
  <w:decimalSymbol w:val=","/>
  <w:listSeparator w:val=";"/>
  <w14:docId w14:val="1B7A18E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SimSun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605BAA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605BAA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605BAA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605BAA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Standard"/>
    <w:qFormat/>
    <w:rsid w:val="00605BAA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605BAA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605BAA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Standard"/>
    <w:qFormat/>
    <w:rsid w:val="00605BAA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605BAA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NormaleTabelle"/>
    <w:uiPriority w:val="99"/>
    <w:rsid w:val="00605BAA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ellenraster">
    <w:name w:val="Table Grid"/>
    <w:basedOn w:val="NormaleTabelle"/>
    <w:uiPriority w:val="59"/>
    <w:rsid w:val="00605BAA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uzeile">
    <w:name w:val="footer"/>
    <w:basedOn w:val="Standard"/>
    <w:link w:val="FuzeileZchn"/>
    <w:uiPriority w:val="99"/>
    <w:rsid w:val="00605BAA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uzeileZchn">
    <w:name w:val="Fußzeile Zchn"/>
    <w:link w:val="Fuzeile"/>
    <w:uiPriority w:val="99"/>
    <w:rsid w:val="00605BAA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Kopfzeile">
    <w:name w:val="header"/>
    <w:basedOn w:val="Standard"/>
    <w:link w:val="KopfzeileZchn"/>
    <w:uiPriority w:val="99"/>
    <w:rsid w:val="00605BA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KopfzeileZchn">
    <w:name w:val="Kopfzeile Zchn"/>
    <w:link w:val="Kopfzeile"/>
    <w:uiPriority w:val="99"/>
    <w:rsid w:val="00605BAA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605BAA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605BAA"/>
    <w:pPr>
      <w:ind w:firstLine="0"/>
    </w:pPr>
  </w:style>
  <w:style w:type="paragraph" w:customStyle="1" w:styleId="MDPI33textspaceafter">
    <w:name w:val="MDPI_3.3_text_space_after"/>
    <w:basedOn w:val="MDPI31text"/>
    <w:qFormat/>
    <w:rsid w:val="00605BAA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605BAA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605BAA"/>
    <w:pPr>
      <w:spacing w:after="120"/>
    </w:pPr>
  </w:style>
  <w:style w:type="paragraph" w:customStyle="1" w:styleId="MDPI36textafterlist">
    <w:name w:val="MDPI_3.6_text_after_list"/>
    <w:basedOn w:val="MDPI31text"/>
    <w:qFormat/>
    <w:rsid w:val="00605BAA"/>
    <w:pPr>
      <w:spacing w:before="120"/>
    </w:pPr>
  </w:style>
  <w:style w:type="paragraph" w:customStyle="1" w:styleId="MDPI37itemize">
    <w:name w:val="MDPI_3.7_itemize"/>
    <w:basedOn w:val="MDPI31text"/>
    <w:qFormat/>
    <w:rsid w:val="00605BAA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605BAA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605BAA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605BAA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605BAA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605BAA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036FB7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605BAA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605BAA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605BAA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605BAA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605BAA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605BAA"/>
  </w:style>
  <w:style w:type="paragraph" w:customStyle="1" w:styleId="MDPI81theorem">
    <w:name w:val="MDPI_8.1_theorem"/>
    <w:basedOn w:val="MDPI32textnoindent"/>
    <w:qFormat/>
    <w:rsid w:val="00605BAA"/>
    <w:rPr>
      <w:i/>
    </w:rPr>
  </w:style>
  <w:style w:type="paragraph" w:customStyle="1" w:styleId="MDPI82proof">
    <w:name w:val="MDPI_8.2_proof"/>
    <w:basedOn w:val="MDPI32textnoindent"/>
    <w:qFormat/>
    <w:rsid w:val="00605BAA"/>
  </w:style>
  <w:style w:type="paragraph" w:customStyle="1" w:styleId="MDPIfooterfirstpage">
    <w:name w:val="MDPI_footer_firstpage"/>
    <w:basedOn w:val="Standard"/>
    <w:qFormat/>
    <w:rsid w:val="00605BAA"/>
    <w:pPr>
      <w:tabs>
        <w:tab w:val="right" w:pos="8845"/>
      </w:tabs>
      <w:adjustRightInd w:val="0"/>
      <w:snapToGrid w:val="0"/>
      <w:spacing w:before="120" w:line="160" w:lineRule="exact"/>
      <w:jc w:val="left"/>
    </w:pPr>
    <w:rPr>
      <w:rFonts w:ascii="Palatino Linotype" w:hAnsi="Palatino Linotype"/>
      <w:color w:val="auto"/>
      <w:sz w:val="16"/>
    </w:rPr>
  </w:style>
  <w:style w:type="paragraph" w:customStyle="1" w:styleId="MDPI31text">
    <w:name w:val="MDPI_3.1_text"/>
    <w:qFormat/>
    <w:rsid w:val="00605BAA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605BAA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605BAA"/>
    <w:pPr>
      <w:outlineLvl w:val="0"/>
    </w:pPr>
    <w:rPr>
      <w:b/>
    </w:rPr>
  </w:style>
  <w:style w:type="paragraph" w:customStyle="1" w:styleId="MDPI22heading2">
    <w:name w:val="MDPI_2.2_heading2"/>
    <w:basedOn w:val="Standard"/>
    <w:qFormat/>
    <w:rsid w:val="00605BAA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605BAA"/>
    <w:pPr>
      <w:numPr>
        <w:numId w:val="3"/>
      </w:numPr>
      <w:spacing w:before="0" w:line="260" w:lineRule="atLeast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05BAA"/>
    <w:pPr>
      <w:spacing w:line="240" w:lineRule="auto"/>
    </w:pPr>
    <w:rPr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05BAA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Zeilennummer">
    <w:name w:val="line number"/>
    <w:basedOn w:val="Absatz-Standardschriftart"/>
    <w:uiPriority w:val="99"/>
    <w:semiHidden/>
    <w:unhideWhenUsed/>
    <w:rsid w:val="00605BAA"/>
  </w:style>
  <w:style w:type="table" w:customStyle="1" w:styleId="MDPI41threelinetable">
    <w:name w:val="MDPI_4.1_three_line_table"/>
    <w:basedOn w:val="NormaleTabelle"/>
    <w:uiPriority w:val="99"/>
    <w:rsid w:val="00036FB7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Calibri Light" w:hAnsi="Calibri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097E91"/>
    <w:rPr>
      <w:color w:val="0563C1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3601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3601E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3601E"/>
    <w:rPr>
      <w:rFonts w:ascii="Times New Roman" w:eastAsia="Times New Roman" w:hAnsi="Times New Roman"/>
      <w:color w:val="00000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3601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3601E"/>
    <w:rPr>
      <w:rFonts w:ascii="Times New Roman" w:eastAsia="Times New Roman" w:hAnsi="Times New Roman"/>
      <w:b/>
      <w:bCs/>
      <w:color w:val="000000"/>
      <w:lang w:eastAsia="de-DE"/>
    </w:rPr>
  </w:style>
  <w:style w:type="character" w:styleId="Hervorhebung">
    <w:name w:val="Emphasis"/>
    <w:basedOn w:val="Absatz-Standardschriftart"/>
    <w:uiPriority w:val="20"/>
    <w:qFormat/>
    <w:rsid w:val="00C1410D"/>
    <w:rPr>
      <w:i/>
      <w:iCs/>
    </w:rPr>
  </w:style>
  <w:style w:type="character" w:customStyle="1" w:styleId="internalref">
    <w:name w:val="internalref"/>
    <w:basedOn w:val="Absatz-Standardschriftart"/>
    <w:rsid w:val="007622F0"/>
  </w:style>
  <w:style w:type="character" w:customStyle="1" w:styleId="citationref">
    <w:name w:val="citationref"/>
    <w:basedOn w:val="Absatz-Standardschriftart"/>
    <w:rsid w:val="007622F0"/>
  </w:style>
  <w:style w:type="character" w:customStyle="1" w:styleId="st">
    <w:name w:val="st"/>
    <w:basedOn w:val="Absatz-Standardschriftart"/>
    <w:rsid w:val="00250A6D"/>
  </w:style>
  <w:style w:type="character" w:customStyle="1" w:styleId="html-italic">
    <w:name w:val="html-italic"/>
    <w:basedOn w:val="Absatz-Standardschriftart"/>
    <w:rsid w:val="00993DEE"/>
  </w:style>
  <w:style w:type="character" w:customStyle="1" w:styleId="element-citation">
    <w:name w:val="element-citation"/>
    <w:basedOn w:val="Absatz-Standardschriftart"/>
    <w:rsid w:val="007B6BF2"/>
  </w:style>
  <w:style w:type="character" w:customStyle="1" w:styleId="ref-journal">
    <w:name w:val="ref-journal"/>
    <w:basedOn w:val="Absatz-Standardschriftart"/>
    <w:rsid w:val="007B6BF2"/>
  </w:style>
  <w:style w:type="character" w:customStyle="1" w:styleId="highlight">
    <w:name w:val="highlight"/>
    <w:basedOn w:val="Absatz-Standardschriftart"/>
    <w:rsid w:val="00BA657D"/>
  </w:style>
  <w:style w:type="character" w:customStyle="1" w:styleId="cit-auth">
    <w:name w:val="cit-auth"/>
    <w:basedOn w:val="Absatz-Standardschriftart"/>
    <w:rsid w:val="00C72494"/>
  </w:style>
  <w:style w:type="character" w:customStyle="1" w:styleId="cit-name-surname">
    <w:name w:val="cit-name-surname"/>
    <w:basedOn w:val="Absatz-Standardschriftart"/>
    <w:rsid w:val="00C72494"/>
  </w:style>
  <w:style w:type="character" w:customStyle="1" w:styleId="cit-name-given-names">
    <w:name w:val="cit-name-given-names"/>
    <w:basedOn w:val="Absatz-Standardschriftart"/>
    <w:rsid w:val="00C72494"/>
  </w:style>
  <w:style w:type="character" w:styleId="HTMLZitat">
    <w:name w:val="HTML Cite"/>
    <w:basedOn w:val="Absatz-Standardschriftart"/>
    <w:uiPriority w:val="99"/>
    <w:semiHidden/>
    <w:unhideWhenUsed/>
    <w:rsid w:val="00C72494"/>
    <w:rPr>
      <w:i/>
      <w:iCs/>
    </w:rPr>
  </w:style>
  <w:style w:type="character" w:customStyle="1" w:styleId="cit-pub-date">
    <w:name w:val="cit-pub-date"/>
    <w:basedOn w:val="Absatz-Standardschriftart"/>
    <w:rsid w:val="00C72494"/>
  </w:style>
  <w:style w:type="character" w:customStyle="1" w:styleId="cit-article-title">
    <w:name w:val="cit-article-title"/>
    <w:basedOn w:val="Absatz-Standardschriftart"/>
    <w:rsid w:val="00C72494"/>
  </w:style>
  <w:style w:type="character" w:customStyle="1" w:styleId="cit-vol">
    <w:name w:val="cit-vol"/>
    <w:basedOn w:val="Absatz-Standardschriftart"/>
    <w:rsid w:val="00C72494"/>
  </w:style>
  <w:style w:type="character" w:customStyle="1" w:styleId="cit-fpage">
    <w:name w:val="cit-fpage"/>
    <w:basedOn w:val="Absatz-Standardschriftart"/>
    <w:rsid w:val="00C72494"/>
  </w:style>
  <w:style w:type="character" w:customStyle="1" w:styleId="cit-lpage">
    <w:name w:val="cit-lpage"/>
    <w:basedOn w:val="Absatz-Standardschriftart"/>
    <w:rsid w:val="00C72494"/>
  </w:style>
  <w:style w:type="character" w:customStyle="1" w:styleId="ref-vol">
    <w:name w:val="ref-vol"/>
    <w:basedOn w:val="Absatz-Standardschriftart"/>
    <w:rsid w:val="00476C11"/>
  </w:style>
  <w:style w:type="character" w:customStyle="1" w:styleId="nowrap">
    <w:name w:val="nowrap"/>
    <w:basedOn w:val="Absatz-Standardschriftart"/>
    <w:rsid w:val="00476C11"/>
  </w:style>
  <w:style w:type="character" w:customStyle="1" w:styleId="jrnl">
    <w:name w:val="jrnl"/>
    <w:basedOn w:val="Absatz-Standardschriftart"/>
    <w:rsid w:val="00630AEB"/>
  </w:style>
  <w:style w:type="paragraph" w:customStyle="1" w:styleId="Text">
    <w:name w:val="Text"/>
    <w:basedOn w:val="Standard"/>
    <w:qFormat/>
    <w:rsid w:val="00871C89"/>
    <w:pPr>
      <w:numPr>
        <w:numId w:val="10"/>
      </w:numPr>
      <w:tabs>
        <w:tab w:val="left" w:pos="7920"/>
        <w:tab w:val="left" w:pos="8820"/>
      </w:tabs>
      <w:spacing w:before="80" w:after="80" w:line="200" w:lineRule="exact"/>
    </w:pPr>
    <w:rPr>
      <w:rFonts w:ascii="Courier New" w:hAnsi="Courier New" w:cs="Courier New"/>
      <w:color w:val="auto"/>
      <w:sz w:val="16"/>
      <w:lang w:eastAsia="pl-PL"/>
    </w:rPr>
  </w:style>
  <w:style w:type="paragraph" w:styleId="berarbeitung">
    <w:name w:val="Revision"/>
    <w:hidden/>
    <w:uiPriority w:val="99"/>
    <w:semiHidden/>
    <w:rsid w:val="000764D5"/>
    <w:rPr>
      <w:rFonts w:ascii="Times New Roman" w:eastAsia="Times New Roman" w:hAnsi="Times New Roman"/>
      <w:color w:val="000000"/>
      <w:sz w:val="24"/>
      <w:lang w:eastAsia="de-D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SimSun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605BAA"/>
    <w:pPr>
      <w:spacing w:line="340" w:lineRule="atLeast"/>
      <w:jc w:val="both"/>
    </w:pPr>
    <w:rPr>
      <w:rFonts w:ascii="Times New Roman" w:eastAsia="Times New Roman" w:hAnsi="Times New Roman"/>
      <w:color w:val="000000"/>
      <w:sz w:val="24"/>
      <w:lang w:eastAsia="de-DE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MDPI11articletype">
    <w:name w:val="MDPI_1.1_article_type"/>
    <w:basedOn w:val="MDPI31text"/>
    <w:next w:val="MDPI12title"/>
    <w:qFormat/>
    <w:rsid w:val="00605BAA"/>
    <w:pPr>
      <w:spacing w:before="240" w:line="240" w:lineRule="auto"/>
      <w:ind w:firstLine="0"/>
      <w:jc w:val="left"/>
    </w:pPr>
    <w:rPr>
      <w:i/>
    </w:rPr>
  </w:style>
  <w:style w:type="paragraph" w:customStyle="1" w:styleId="MDPI12title">
    <w:name w:val="MDPI_1.2_title"/>
    <w:next w:val="MDPI13authornames"/>
    <w:qFormat/>
    <w:rsid w:val="00605BAA"/>
    <w:pPr>
      <w:adjustRightInd w:val="0"/>
      <w:snapToGrid w:val="0"/>
      <w:spacing w:after="240" w:line="400" w:lineRule="exac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basedOn w:val="MDPI31text"/>
    <w:next w:val="MDPI14history"/>
    <w:qFormat/>
    <w:rsid w:val="00605BAA"/>
    <w:pPr>
      <w:spacing w:after="120"/>
      <w:ind w:firstLine="0"/>
      <w:jc w:val="left"/>
    </w:pPr>
    <w:rPr>
      <w:b/>
      <w:snapToGrid/>
    </w:rPr>
  </w:style>
  <w:style w:type="paragraph" w:customStyle="1" w:styleId="MDPI14history">
    <w:name w:val="MDPI_1.4_history"/>
    <w:basedOn w:val="MDPI62Acknowledgments"/>
    <w:next w:val="Standard"/>
    <w:qFormat/>
    <w:rsid w:val="00605BAA"/>
    <w:pPr>
      <w:ind w:left="113"/>
      <w:jc w:val="left"/>
    </w:pPr>
    <w:rPr>
      <w:snapToGrid/>
    </w:rPr>
  </w:style>
  <w:style w:type="paragraph" w:customStyle="1" w:styleId="MDPI16affiliation">
    <w:name w:val="MDPI_1.6_affiliation"/>
    <w:basedOn w:val="MDPI62Acknowledgments"/>
    <w:qFormat/>
    <w:rsid w:val="00605BAA"/>
    <w:pPr>
      <w:spacing w:before="0"/>
      <w:ind w:left="311" w:hanging="198"/>
      <w:jc w:val="left"/>
    </w:pPr>
    <w:rPr>
      <w:snapToGrid/>
      <w:szCs w:val="18"/>
    </w:rPr>
  </w:style>
  <w:style w:type="paragraph" w:customStyle="1" w:styleId="MDPI17abstract">
    <w:name w:val="MDPI_1.7_abstract"/>
    <w:basedOn w:val="MDPI31text"/>
    <w:next w:val="MDPI18keywords"/>
    <w:qFormat/>
    <w:rsid w:val="00605BAA"/>
    <w:pPr>
      <w:spacing w:before="240"/>
      <w:ind w:left="113" w:firstLine="0"/>
    </w:pPr>
    <w:rPr>
      <w:snapToGrid/>
    </w:rPr>
  </w:style>
  <w:style w:type="paragraph" w:customStyle="1" w:styleId="MDPI18keywords">
    <w:name w:val="MDPI_1.8_keywords"/>
    <w:basedOn w:val="MDPI31text"/>
    <w:next w:val="Standard"/>
    <w:qFormat/>
    <w:rsid w:val="00605BAA"/>
    <w:pPr>
      <w:spacing w:before="240"/>
      <w:ind w:left="113" w:firstLine="0"/>
    </w:pPr>
  </w:style>
  <w:style w:type="paragraph" w:customStyle="1" w:styleId="MDPI19line">
    <w:name w:val="MDPI_1.9_line"/>
    <w:basedOn w:val="MDPI31text"/>
    <w:qFormat/>
    <w:rsid w:val="00605BAA"/>
    <w:pPr>
      <w:pBdr>
        <w:bottom w:val="single" w:sz="6" w:space="1" w:color="auto"/>
      </w:pBdr>
      <w:ind w:firstLine="0"/>
    </w:pPr>
    <w:rPr>
      <w:snapToGrid/>
      <w:szCs w:val="24"/>
    </w:rPr>
  </w:style>
  <w:style w:type="table" w:customStyle="1" w:styleId="Mdeck5tablebodythreelines">
    <w:name w:val="M_deck_5_table_body_three_lines"/>
    <w:basedOn w:val="NormaleTabelle"/>
    <w:uiPriority w:val="99"/>
    <w:rsid w:val="00605BAA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ellenraster">
    <w:name w:val="Table Grid"/>
    <w:basedOn w:val="NormaleTabelle"/>
    <w:uiPriority w:val="59"/>
    <w:rsid w:val="00605BAA"/>
    <w:rPr>
      <w:rFonts w:ascii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Fuzeile">
    <w:name w:val="footer"/>
    <w:basedOn w:val="Standard"/>
    <w:link w:val="FuzeileZchn"/>
    <w:uiPriority w:val="99"/>
    <w:rsid w:val="00605BAA"/>
    <w:pPr>
      <w:tabs>
        <w:tab w:val="center" w:pos="4153"/>
        <w:tab w:val="right" w:pos="8306"/>
      </w:tabs>
      <w:snapToGrid w:val="0"/>
      <w:spacing w:line="240" w:lineRule="atLeast"/>
    </w:pPr>
    <w:rPr>
      <w:sz w:val="18"/>
      <w:szCs w:val="18"/>
    </w:rPr>
  </w:style>
  <w:style w:type="character" w:customStyle="1" w:styleId="FuzeileZchn">
    <w:name w:val="Fußzeile Zchn"/>
    <w:link w:val="Fuzeile"/>
    <w:uiPriority w:val="99"/>
    <w:rsid w:val="00605BAA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styleId="Kopfzeile">
    <w:name w:val="header"/>
    <w:basedOn w:val="Standard"/>
    <w:link w:val="KopfzeileZchn"/>
    <w:uiPriority w:val="99"/>
    <w:rsid w:val="00605BAA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 w:val="18"/>
      <w:szCs w:val="18"/>
    </w:rPr>
  </w:style>
  <w:style w:type="character" w:customStyle="1" w:styleId="KopfzeileZchn">
    <w:name w:val="Kopfzeile Zchn"/>
    <w:link w:val="Kopfzeile"/>
    <w:uiPriority w:val="99"/>
    <w:rsid w:val="00605BAA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paragraph" w:customStyle="1" w:styleId="MDPIheaderjournallogo">
    <w:name w:val="MDPI_header_journal_logo"/>
    <w:qFormat/>
    <w:rsid w:val="00605BAA"/>
    <w:pPr>
      <w:adjustRightInd w:val="0"/>
      <w:snapToGrid w:val="0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605BAA"/>
    <w:pPr>
      <w:ind w:firstLine="0"/>
    </w:pPr>
  </w:style>
  <w:style w:type="paragraph" w:customStyle="1" w:styleId="MDPI33textspaceafter">
    <w:name w:val="MDPI_3.3_text_space_after"/>
    <w:basedOn w:val="MDPI31text"/>
    <w:qFormat/>
    <w:rsid w:val="00605BAA"/>
    <w:pPr>
      <w:spacing w:after="240"/>
    </w:pPr>
  </w:style>
  <w:style w:type="paragraph" w:customStyle="1" w:styleId="MDPI34textspacebefore">
    <w:name w:val="MDPI_3.4_text_space_before"/>
    <w:basedOn w:val="MDPI31text"/>
    <w:qFormat/>
    <w:rsid w:val="00605BAA"/>
    <w:pPr>
      <w:spacing w:before="240"/>
    </w:pPr>
  </w:style>
  <w:style w:type="paragraph" w:customStyle="1" w:styleId="MDPI35textbeforelist">
    <w:name w:val="MDPI_3.5_text_before_list"/>
    <w:basedOn w:val="MDPI31text"/>
    <w:qFormat/>
    <w:rsid w:val="00605BAA"/>
    <w:pPr>
      <w:spacing w:after="120"/>
    </w:pPr>
  </w:style>
  <w:style w:type="paragraph" w:customStyle="1" w:styleId="MDPI36textafterlist">
    <w:name w:val="MDPI_3.6_text_after_list"/>
    <w:basedOn w:val="MDPI31text"/>
    <w:qFormat/>
    <w:rsid w:val="00605BAA"/>
    <w:pPr>
      <w:spacing w:before="120"/>
    </w:pPr>
  </w:style>
  <w:style w:type="paragraph" w:customStyle="1" w:styleId="MDPI37itemize">
    <w:name w:val="MDPI_3.7_itemize"/>
    <w:basedOn w:val="MDPI31text"/>
    <w:qFormat/>
    <w:rsid w:val="00605BAA"/>
    <w:pPr>
      <w:numPr>
        <w:numId w:val="1"/>
      </w:numPr>
      <w:ind w:left="425" w:hanging="425"/>
    </w:pPr>
  </w:style>
  <w:style w:type="paragraph" w:customStyle="1" w:styleId="MDPI38bullet">
    <w:name w:val="MDPI_3.8_bullet"/>
    <w:basedOn w:val="MDPI31text"/>
    <w:qFormat/>
    <w:rsid w:val="00605BAA"/>
    <w:pPr>
      <w:numPr>
        <w:numId w:val="2"/>
      </w:numPr>
      <w:ind w:left="425" w:hanging="425"/>
    </w:pPr>
  </w:style>
  <w:style w:type="paragraph" w:customStyle="1" w:styleId="MDPI39equation">
    <w:name w:val="MDPI_3.9_equation"/>
    <w:basedOn w:val="MDPI31text"/>
    <w:qFormat/>
    <w:rsid w:val="00605BAA"/>
    <w:pPr>
      <w:spacing w:before="120" w:after="120"/>
      <w:ind w:left="709" w:firstLine="0"/>
      <w:jc w:val="center"/>
    </w:pPr>
  </w:style>
  <w:style w:type="paragraph" w:customStyle="1" w:styleId="MDPI3aequationnumber">
    <w:name w:val="MDPI_3.a_equation_number"/>
    <w:basedOn w:val="MDPI31text"/>
    <w:qFormat/>
    <w:rsid w:val="00605BAA"/>
    <w:pPr>
      <w:spacing w:before="120" w:after="120" w:line="240" w:lineRule="auto"/>
      <w:ind w:firstLine="0"/>
      <w:jc w:val="right"/>
    </w:pPr>
  </w:style>
  <w:style w:type="paragraph" w:customStyle="1" w:styleId="MDPI62Acknowledgments">
    <w:name w:val="MDPI_6.2_Acknowledgments"/>
    <w:qFormat/>
    <w:rsid w:val="00605BAA"/>
    <w:pPr>
      <w:adjustRightInd w:val="0"/>
      <w:snapToGrid w:val="0"/>
      <w:spacing w:before="120" w:line="200" w:lineRule="atLeast"/>
      <w:jc w:val="both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41tablecaption">
    <w:name w:val="MDPI_4.1_table_caption"/>
    <w:basedOn w:val="MDPI62Acknowledgments"/>
    <w:qFormat/>
    <w:rsid w:val="00605BAA"/>
    <w:pPr>
      <w:spacing w:before="240" w:after="120" w:line="260" w:lineRule="atLeast"/>
      <w:ind w:left="425" w:right="425"/>
    </w:pPr>
    <w:rPr>
      <w:snapToGrid/>
      <w:szCs w:val="22"/>
    </w:rPr>
  </w:style>
  <w:style w:type="paragraph" w:customStyle="1" w:styleId="MDPI42tablebody">
    <w:name w:val="MDPI_4.2_table_body"/>
    <w:qFormat/>
    <w:rsid w:val="00036FB7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basedOn w:val="MDPI41tablecaption"/>
    <w:next w:val="MDPI31text"/>
    <w:qFormat/>
    <w:rsid w:val="00605BAA"/>
    <w:pPr>
      <w:spacing w:before="0"/>
      <w:ind w:left="0" w:right="0"/>
    </w:pPr>
  </w:style>
  <w:style w:type="paragraph" w:customStyle="1" w:styleId="MDPI51figurecaption">
    <w:name w:val="MDPI_5.1_figure_caption"/>
    <w:basedOn w:val="MDPI62Acknowledgments"/>
    <w:qFormat/>
    <w:rsid w:val="00605BAA"/>
    <w:pPr>
      <w:spacing w:after="240" w:line="260" w:lineRule="atLeast"/>
      <w:ind w:left="425" w:right="425"/>
    </w:pPr>
    <w:rPr>
      <w:snapToGrid/>
    </w:rPr>
  </w:style>
  <w:style w:type="paragraph" w:customStyle="1" w:styleId="MDPI52figure">
    <w:name w:val="MDPI_5.2_figure"/>
    <w:qFormat/>
    <w:rsid w:val="00605BAA"/>
    <w:pPr>
      <w:jc w:val="center"/>
    </w:pPr>
    <w:rPr>
      <w:rFonts w:ascii="Palatino Linotype" w:eastAsia="Times New Roman" w:hAnsi="Palatino Linotype"/>
      <w:snapToGrid w:val="0"/>
      <w:color w:val="000000"/>
      <w:sz w:val="24"/>
      <w:lang w:eastAsia="de-DE" w:bidi="en-US"/>
    </w:rPr>
  </w:style>
  <w:style w:type="paragraph" w:customStyle="1" w:styleId="MDPI61Supplementary">
    <w:name w:val="MDPI_6.1_Supplementary"/>
    <w:basedOn w:val="MDPI62Acknowledgments"/>
    <w:qFormat/>
    <w:rsid w:val="00605BAA"/>
    <w:pPr>
      <w:spacing w:before="240"/>
    </w:pPr>
    <w:rPr>
      <w:lang w:eastAsia="en-US"/>
    </w:rPr>
  </w:style>
  <w:style w:type="paragraph" w:customStyle="1" w:styleId="MDPI63AuthorContributions">
    <w:name w:val="MDPI_6.3_AuthorContributions"/>
    <w:basedOn w:val="MDPI62Acknowledgments"/>
    <w:qFormat/>
    <w:rsid w:val="00605BAA"/>
    <w:rPr>
      <w:rFonts w:eastAsia="SimSun"/>
      <w:color w:val="auto"/>
      <w:lang w:eastAsia="en-US"/>
    </w:rPr>
  </w:style>
  <w:style w:type="paragraph" w:customStyle="1" w:styleId="MDPI64CoI">
    <w:name w:val="MDPI_6.4_CoI"/>
    <w:basedOn w:val="MDPI62Acknowledgments"/>
    <w:qFormat/>
    <w:rsid w:val="00605BAA"/>
  </w:style>
  <w:style w:type="paragraph" w:customStyle="1" w:styleId="MDPI81theorem">
    <w:name w:val="MDPI_8.1_theorem"/>
    <w:basedOn w:val="MDPI32textnoindent"/>
    <w:qFormat/>
    <w:rsid w:val="00605BAA"/>
    <w:rPr>
      <w:i/>
    </w:rPr>
  </w:style>
  <w:style w:type="paragraph" w:customStyle="1" w:styleId="MDPI82proof">
    <w:name w:val="MDPI_8.2_proof"/>
    <w:basedOn w:val="MDPI32textnoindent"/>
    <w:qFormat/>
    <w:rsid w:val="00605BAA"/>
  </w:style>
  <w:style w:type="paragraph" w:customStyle="1" w:styleId="MDPIfooterfirstpage">
    <w:name w:val="MDPI_footer_firstpage"/>
    <w:basedOn w:val="Standard"/>
    <w:qFormat/>
    <w:rsid w:val="00605BAA"/>
    <w:pPr>
      <w:tabs>
        <w:tab w:val="right" w:pos="8845"/>
      </w:tabs>
      <w:adjustRightInd w:val="0"/>
      <w:snapToGrid w:val="0"/>
      <w:spacing w:before="120" w:line="160" w:lineRule="exact"/>
      <w:jc w:val="left"/>
    </w:pPr>
    <w:rPr>
      <w:rFonts w:ascii="Palatino Linotype" w:hAnsi="Palatino Linotype"/>
      <w:color w:val="auto"/>
      <w:sz w:val="16"/>
    </w:rPr>
  </w:style>
  <w:style w:type="paragraph" w:customStyle="1" w:styleId="MDPI31text">
    <w:name w:val="MDPI_3.1_text"/>
    <w:qFormat/>
    <w:rsid w:val="00605BAA"/>
    <w:pPr>
      <w:adjustRightInd w:val="0"/>
      <w:snapToGrid w:val="0"/>
      <w:spacing w:line="260" w:lineRule="atLeast"/>
      <w:ind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3heading3">
    <w:name w:val="MDPI_2.3_heading3"/>
    <w:basedOn w:val="MDPI31text"/>
    <w:qFormat/>
    <w:rsid w:val="00605BAA"/>
    <w:pPr>
      <w:spacing w:before="240" w:after="120"/>
      <w:ind w:firstLine="0"/>
      <w:jc w:val="left"/>
      <w:outlineLvl w:val="2"/>
    </w:pPr>
  </w:style>
  <w:style w:type="paragraph" w:customStyle="1" w:styleId="MDPI21heading1">
    <w:name w:val="MDPI_2.1_heading1"/>
    <w:basedOn w:val="MDPI23heading3"/>
    <w:qFormat/>
    <w:rsid w:val="00605BAA"/>
    <w:pPr>
      <w:outlineLvl w:val="0"/>
    </w:pPr>
    <w:rPr>
      <w:b/>
    </w:rPr>
  </w:style>
  <w:style w:type="paragraph" w:customStyle="1" w:styleId="MDPI22heading2">
    <w:name w:val="MDPI_2.2_heading2"/>
    <w:basedOn w:val="Standard"/>
    <w:qFormat/>
    <w:rsid w:val="00605BAA"/>
    <w:pPr>
      <w:kinsoku w:val="0"/>
      <w:overflowPunct w:val="0"/>
      <w:autoSpaceDE w:val="0"/>
      <w:autoSpaceDN w:val="0"/>
      <w:adjustRightInd w:val="0"/>
      <w:snapToGrid w:val="0"/>
      <w:spacing w:before="240" w:after="120" w:line="260" w:lineRule="atLeast"/>
      <w:jc w:val="left"/>
      <w:outlineLvl w:val="1"/>
    </w:pPr>
    <w:rPr>
      <w:rFonts w:ascii="Palatino Linotype" w:hAnsi="Palatino Linotype"/>
      <w:i/>
      <w:noProof/>
      <w:snapToGrid w:val="0"/>
      <w:sz w:val="20"/>
      <w:szCs w:val="22"/>
      <w:lang w:bidi="en-US"/>
    </w:rPr>
  </w:style>
  <w:style w:type="paragraph" w:customStyle="1" w:styleId="MDPI71References">
    <w:name w:val="MDPI_7.1_References"/>
    <w:basedOn w:val="MDPI62Acknowledgments"/>
    <w:qFormat/>
    <w:rsid w:val="00605BAA"/>
    <w:pPr>
      <w:numPr>
        <w:numId w:val="3"/>
      </w:numPr>
      <w:spacing w:before="0" w:line="260" w:lineRule="atLeast"/>
    </w:p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605BAA"/>
    <w:pPr>
      <w:spacing w:line="240" w:lineRule="auto"/>
    </w:pPr>
    <w:rPr>
      <w:sz w:val="18"/>
      <w:szCs w:val="18"/>
    </w:rPr>
  </w:style>
  <w:style w:type="character" w:customStyle="1" w:styleId="SprechblasentextZchn">
    <w:name w:val="Sprechblasentext Zchn"/>
    <w:link w:val="Sprechblasentext"/>
    <w:uiPriority w:val="99"/>
    <w:semiHidden/>
    <w:rsid w:val="00605BAA"/>
    <w:rPr>
      <w:rFonts w:ascii="Times New Roman" w:eastAsia="Times New Roman" w:hAnsi="Times New Roman" w:cs="Times New Roman"/>
      <w:color w:val="000000"/>
      <w:kern w:val="0"/>
      <w:sz w:val="18"/>
      <w:szCs w:val="18"/>
      <w:lang w:eastAsia="de-DE"/>
    </w:rPr>
  </w:style>
  <w:style w:type="character" w:styleId="Zeilennummer">
    <w:name w:val="line number"/>
    <w:basedOn w:val="Absatz-Standardschriftart"/>
    <w:uiPriority w:val="99"/>
    <w:semiHidden/>
    <w:unhideWhenUsed/>
    <w:rsid w:val="00605BAA"/>
  </w:style>
  <w:style w:type="table" w:customStyle="1" w:styleId="MDPI41threelinetable">
    <w:name w:val="MDPI_4.1_three_line_table"/>
    <w:basedOn w:val="NormaleTabelle"/>
    <w:uiPriority w:val="99"/>
    <w:rsid w:val="00036FB7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Calibri Light" w:hAnsi="Calibri Light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unhideWhenUsed/>
    <w:rsid w:val="00097E91"/>
    <w:rPr>
      <w:color w:val="0563C1"/>
      <w:u w:val="singl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3601E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A3601E"/>
    <w:pPr>
      <w:spacing w:line="240" w:lineRule="auto"/>
    </w:pPr>
    <w:rPr>
      <w:sz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A3601E"/>
    <w:rPr>
      <w:rFonts w:ascii="Times New Roman" w:eastAsia="Times New Roman" w:hAnsi="Times New Roman"/>
      <w:color w:val="000000"/>
      <w:lang w:eastAsia="de-DE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3601E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3601E"/>
    <w:rPr>
      <w:rFonts w:ascii="Times New Roman" w:eastAsia="Times New Roman" w:hAnsi="Times New Roman"/>
      <w:b/>
      <w:bCs/>
      <w:color w:val="000000"/>
      <w:lang w:eastAsia="de-DE"/>
    </w:rPr>
  </w:style>
  <w:style w:type="character" w:styleId="Hervorhebung">
    <w:name w:val="Emphasis"/>
    <w:basedOn w:val="Absatz-Standardschriftart"/>
    <w:uiPriority w:val="20"/>
    <w:qFormat/>
    <w:rsid w:val="00C1410D"/>
    <w:rPr>
      <w:i/>
      <w:iCs/>
    </w:rPr>
  </w:style>
  <w:style w:type="character" w:customStyle="1" w:styleId="internalref">
    <w:name w:val="internalref"/>
    <w:basedOn w:val="Absatz-Standardschriftart"/>
    <w:rsid w:val="007622F0"/>
  </w:style>
  <w:style w:type="character" w:customStyle="1" w:styleId="citationref">
    <w:name w:val="citationref"/>
    <w:basedOn w:val="Absatz-Standardschriftart"/>
    <w:rsid w:val="007622F0"/>
  </w:style>
  <w:style w:type="character" w:customStyle="1" w:styleId="st">
    <w:name w:val="st"/>
    <w:basedOn w:val="Absatz-Standardschriftart"/>
    <w:rsid w:val="00250A6D"/>
  </w:style>
  <w:style w:type="character" w:customStyle="1" w:styleId="html-italic">
    <w:name w:val="html-italic"/>
    <w:basedOn w:val="Absatz-Standardschriftart"/>
    <w:rsid w:val="00993DEE"/>
  </w:style>
  <w:style w:type="character" w:customStyle="1" w:styleId="element-citation">
    <w:name w:val="element-citation"/>
    <w:basedOn w:val="Absatz-Standardschriftart"/>
    <w:rsid w:val="007B6BF2"/>
  </w:style>
  <w:style w:type="character" w:customStyle="1" w:styleId="ref-journal">
    <w:name w:val="ref-journal"/>
    <w:basedOn w:val="Absatz-Standardschriftart"/>
    <w:rsid w:val="007B6BF2"/>
  </w:style>
  <w:style w:type="character" w:customStyle="1" w:styleId="highlight">
    <w:name w:val="highlight"/>
    <w:basedOn w:val="Absatz-Standardschriftart"/>
    <w:rsid w:val="00BA657D"/>
  </w:style>
  <w:style w:type="character" w:customStyle="1" w:styleId="cit-auth">
    <w:name w:val="cit-auth"/>
    <w:basedOn w:val="Absatz-Standardschriftart"/>
    <w:rsid w:val="00C72494"/>
  </w:style>
  <w:style w:type="character" w:customStyle="1" w:styleId="cit-name-surname">
    <w:name w:val="cit-name-surname"/>
    <w:basedOn w:val="Absatz-Standardschriftart"/>
    <w:rsid w:val="00C72494"/>
  </w:style>
  <w:style w:type="character" w:customStyle="1" w:styleId="cit-name-given-names">
    <w:name w:val="cit-name-given-names"/>
    <w:basedOn w:val="Absatz-Standardschriftart"/>
    <w:rsid w:val="00C72494"/>
  </w:style>
  <w:style w:type="character" w:styleId="HTMLZitat">
    <w:name w:val="HTML Cite"/>
    <w:basedOn w:val="Absatz-Standardschriftart"/>
    <w:uiPriority w:val="99"/>
    <w:semiHidden/>
    <w:unhideWhenUsed/>
    <w:rsid w:val="00C72494"/>
    <w:rPr>
      <w:i/>
      <w:iCs/>
    </w:rPr>
  </w:style>
  <w:style w:type="character" w:customStyle="1" w:styleId="cit-pub-date">
    <w:name w:val="cit-pub-date"/>
    <w:basedOn w:val="Absatz-Standardschriftart"/>
    <w:rsid w:val="00C72494"/>
  </w:style>
  <w:style w:type="character" w:customStyle="1" w:styleId="cit-article-title">
    <w:name w:val="cit-article-title"/>
    <w:basedOn w:val="Absatz-Standardschriftart"/>
    <w:rsid w:val="00C72494"/>
  </w:style>
  <w:style w:type="character" w:customStyle="1" w:styleId="cit-vol">
    <w:name w:val="cit-vol"/>
    <w:basedOn w:val="Absatz-Standardschriftart"/>
    <w:rsid w:val="00C72494"/>
  </w:style>
  <w:style w:type="character" w:customStyle="1" w:styleId="cit-fpage">
    <w:name w:val="cit-fpage"/>
    <w:basedOn w:val="Absatz-Standardschriftart"/>
    <w:rsid w:val="00C72494"/>
  </w:style>
  <w:style w:type="character" w:customStyle="1" w:styleId="cit-lpage">
    <w:name w:val="cit-lpage"/>
    <w:basedOn w:val="Absatz-Standardschriftart"/>
    <w:rsid w:val="00C72494"/>
  </w:style>
  <w:style w:type="character" w:customStyle="1" w:styleId="ref-vol">
    <w:name w:val="ref-vol"/>
    <w:basedOn w:val="Absatz-Standardschriftart"/>
    <w:rsid w:val="00476C11"/>
  </w:style>
  <w:style w:type="character" w:customStyle="1" w:styleId="nowrap">
    <w:name w:val="nowrap"/>
    <w:basedOn w:val="Absatz-Standardschriftart"/>
    <w:rsid w:val="00476C11"/>
  </w:style>
  <w:style w:type="character" w:customStyle="1" w:styleId="jrnl">
    <w:name w:val="jrnl"/>
    <w:basedOn w:val="Absatz-Standardschriftart"/>
    <w:rsid w:val="00630AEB"/>
  </w:style>
  <w:style w:type="paragraph" w:customStyle="1" w:styleId="Text">
    <w:name w:val="Text"/>
    <w:basedOn w:val="Standard"/>
    <w:qFormat/>
    <w:rsid w:val="00871C89"/>
    <w:pPr>
      <w:numPr>
        <w:numId w:val="10"/>
      </w:numPr>
      <w:tabs>
        <w:tab w:val="left" w:pos="7920"/>
        <w:tab w:val="left" w:pos="8820"/>
      </w:tabs>
      <w:spacing w:before="80" w:after="80" w:line="200" w:lineRule="exact"/>
    </w:pPr>
    <w:rPr>
      <w:rFonts w:ascii="Courier New" w:hAnsi="Courier New" w:cs="Courier New"/>
      <w:color w:val="auto"/>
      <w:sz w:val="16"/>
      <w:lang w:eastAsia="pl-PL"/>
    </w:rPr>
  </w:style>
  <w:style w:type="paragraph" w:styleId="berarbeitung">
    <w:name w:val="Revision"/>
    <w:hidden/>
    <w:uiPriority w:val="99"/>
    <w:semiHidden/>
    <w:rsid w:val="000764D5"/>
    <w:rPr>
      <w:rFonts w:ascii="Times New Roman" w:eastAsia="Times New Roman" w:hAnsi="Times New Roman"/>
      <w:color w:val="000000"/>
      <w:sz w:val="24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802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31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741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287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3310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8619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7240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1828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567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9626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6365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6159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710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1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80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3678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9809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898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8708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98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29642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764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6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264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9893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346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7104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576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2912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0733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550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2506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932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9863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227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2889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270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728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79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0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84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4702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88195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20496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6775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3113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1668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7235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618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7416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1588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7996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64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84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13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3039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761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01234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6530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6938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259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323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82582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40795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761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021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2058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6447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9066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905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850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494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922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74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05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0097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8694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4648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2636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079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5268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1847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704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5937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431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6911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67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0938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597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0860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22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7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974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682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700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7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89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57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25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017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66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0385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7223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1235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5815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1442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834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351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5387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36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9533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3734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76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5524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5840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265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538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6696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1735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5257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8538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6760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03197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986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7480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6752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6743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2155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9157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655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4054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764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312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0152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744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04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8966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745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8983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06523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1599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92098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6807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637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55932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933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84621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298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161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30206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6590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567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796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48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870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57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1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0781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164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6300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7254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6093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62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699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5705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1788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7820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8965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531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042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356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167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5455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020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361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0403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187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923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571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5490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4132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053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0821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4170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7050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6450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7177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178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3991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1969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6047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5121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2963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98504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865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4067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5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938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7115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23326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06299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9409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19917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3384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364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66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4715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64741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7588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283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09397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00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0481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882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010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233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112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3528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316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514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529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89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414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80208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678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7221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2967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4179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styles" Target="styles.xml"/><Relationship Id="rId34" Type="http://schemas.microsoft.com/office/2011/relationships/people" Target="people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fontTable" Target="fontTable.xml"/><Relationship Id="rId35" Type="http://schemas.microsoft.com/office/2011/relationships/commentsExtended" Target="commentsExtended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strahl\AppData\Local\Temp\molecules-template-1.dot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083C9F6-2451-48C6-8B76-B72914A79E2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molecules-template-1</Template>
  <TotalTime>0</TotalTime>
  <Pages>1</Pages>
  <Words>92</Words>
  <Characters>581</Characters>
  <Application>Microsoft Office Word</Application>
  <DocSecurity>0</DocSecurity>
  <Lines>4</Lines>
  <Paragraphs>1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672</CharactersWithSpaces>
  <SharedDoc>false</SharedDoc>
  <HLinks>
    <vt:vector size="6" baseType="variant">
      <vt:variant>
        <vt:i4>6094915</vt:i4>
      </vt:variant>
      <vt:variant>
        <vt:i4>0</vt:i4>
      </vt:variant>
      <vt:variant>
        <vt:i4>0</vt:i4>
      </vt:variant>
      <vt:variant>
        <vt:i4>5</vt:i4>
      </vt:variant>
      <vt:variant>
        <vt:lpwstr>http://img.mdpi.org/data/contributor-role-instruction.pdf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Sabine Strahl</dc:creator>
  <cp:lastModifiedBy>Ewa Zatorska</cp:lastModifiedBy>
  <cp:revision>6</cp:revision>
  <cp:lastPrinted>2018-09-14T16:24:00Z</cp:lastPrinted>
  <dcterms:created xsi:type="dcterms:W3CDTF">2018-09-14T16:13:00Z</dcterms:created>
  <dcterms:modified xsi:type="dcterms:W3CDTF">2018-09-14T16:24:00Z</dcterms:modified>
</cp:coreProperties>
</file>