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2EB18" w14:textId="77777777" w:rsidR="00F57A1B" w:rsidRPr="007F7C57" w:rsidRDefault="00A92E8D" w:rsidP="00F57A1B">
      <w:pPr>
        <w:pStyle w:val="MDPI12title"/>
      </w:pPr>
      <w:r w:rsidRPr="00F57A1B">
        <w:rPr>
          <w:rFonts w:eastAsiaTheme="minorEastAsia"/>
          <w:lang w:eastAsia="zh-CN"/>
        </w:rPr>
        <w:t xml:space="preserve">Supplementary Materials: </w:t>
      </w:r>
      <w:r w:rsidR="00F57A1B" w:rsidRPr="008B6D17">
        <w:t xml:space="preserve">The Assessment of Diet </w:t>
      </w:r>
      <w:r w:rsidR="00F57A1B" w:rsidRPr="007F7C57">
        <w:t>Contaminated with Aflatoxin B</w:t>
      </w:r>
      <w:r w:rsidR="00F57A1B" w:rsidRPr="007F7C57">
        <w:rPr>
          <w:vertAlign w:val="subscript"/>
        </w:rPr>
        <w:t>1</w:t>
      </w:r>
      <w:r w:rsidR="00F57A1B" w:rsidRPr="007F7C57">
        <w:t xml:space="preserve"> in Juvenile Turbot (</w:t>
      </w:r>
      <w:r w:rsidR="00F57A1B" w:rsidRPr="007F7C57">
        <w:rPr>
          <w:i/>
        </w:rPr>
        <w:t>Scophthalmus maximus</w:t>
      </w:r>
      <w:r w:rsidR="00F57A1B" w:rsidRPr="007F7C57">
        <w:t xml:space="preserve">) and the Evaluation of </w:t>
      </w:r>
      <w:r w:rsidR="00F57A1B" w:rsidRPr="007F7C57">
        <w:rPr>
          <w:rFonts w:eastAsiaTheme="minorEastAsia"/>
          <w:lang w:eastAsia="zh-CN"/>
        </w:rPr>
        <w:t>the</w:t>
      </w:r>
      <w:r w:rsidR="00F57A1B" w:rsidRPr="007F7C57">
        <w:t xml:space="preserve"> Efficacy of Mitigation of a Yeast Cell Wall Extract</w:t>
      </w:r>
    </w:p>
    <w:p w14:paraId="1C2B3E87" w14:textId="1BE7C2F3" w:rsidR="00BB3C55" w:rsidRPr="00F57A1B" w:rsidRDefault="00BB3C55" w:rsidP="00F57A1B">
      <w:pPr>
        <w:pStyle w:val="MDPI13authornames"/>
      </w:pPr>
      <w:proofErr w:type="spellStart"/>
      <w:r w:rsidRPr="00F57A1B">
        <w:t>Jinzhu</w:t>
      </w:r>
      <w:proofErr w:type="spellEnd"/>
      <w:r w:rsidRPr="00F57A1B">
        <w:t xml:space="preserve"> Yang, </w:t>
      </w:r>
      <w:proofErr w:type="spellStart"/>
      <w:r w:rsidRPr="00F57A1B">
        <w:t>Tiantian</w:t>
      </w:r>
      <w:proofErr w:type="spellEnd"/>
      <w:r w:rsidRPr="00F57A1B">
        <w:t xml:space="preserve"> Wang, G</w:t>
      </w:r>
      <w:r w:rsidRPr="00F57A1B">
        <w:rPr>
          <w:rFonts w:hint="eastAsia"/>
        </w:rPr>
        <w:t>ang</w:t>
      </w:r>
      <w:r w:rsidRPr="00F57A1B">
        <w:t xml:space="preserve"> Lin, </w:t>
      </w:r>
      <w:proofErr w:type="spellStart"/>
      <w:r w:rsidRPr="00F57A1B">
        <w:t>Mingzhu</w:t>
      </w:r>
      <w:proofErr w:type="spellEnd"/>
      <w:r w:rsidRPr="00F57A1B">
        <w:t xml:space="preserve"> Li, </w:t>
      </w:r>
      <w:proofErr w:type="spellStart"/>
      <w:r w:rsidRPr="00F57A1B">
        <w:t>Ronghua</w:t>
      </w:r>
      <w:proofErr w:type="spellEnd"/>
      <w:r w:rsidRPr="00F57A1B">
        <w:t xml:space="preserve"> Zhu</w:t>
      </w:r>
      <w:bookmarkStart w:id="0" w:name="OLE_LINK122"/>
      <w:bookmarkStart w:id="1" w:name="OLE_LINK126"/>
      <w:r w:rsidRPr="00F57A1B">
        <w:t xml:space="preserve">, Alexandros </w:t>
      </w:r>
      <w:proofErr w:type="spellStart"/>
      <w:r w:rsidRPr="00F57A1B">
        <w:t>Yiannikouris</w:t>
      </w:r>
      <w:proofErr w:type="spellEnd"/>
      <w:r w:rsidRPr="00F57A1B">
        <w:rPr>
          <w:rFonts w:eastAsia="SimSun" w:cs="SimSun" w:hint="eastAsia"/>
          <w:lang w:eastAsia="zh-CN"/>
        </w:rPr>
        <w:t>,</w:t>
      </w:r>
      <w:r w:rsidRPr="00F57A1B">
        <w:t xml:space="preserve"> </w:t>
      </w:r>
      <w:proofErr w:type="spellStart"/>
      <w:r w:rsidRPr="00F57A1B">
        <w:t>Yanjiao</w:t>
      </w:r>
      <w:proofErr w:type="spellEnd"/>
      <w:r w:rsidRPr="00F57A1B">
        <w:t xml:space="preserve"> Zhang</w:t>
      </w:r>
      <w:bookmarkEnd w:id="0"/>
      <w:bookmarkEnd w:id="1"/>
      <w:r w:rsidRPr="00F57A1B">
        <w:t xml:space="preserve"> and </w:t>
      </w:r>
      <w:proofErr w:type="spellStart"/>
      <w:r w:rsidRPr="00F57A1B">
        <w:t>Kangsen</w:t>
      </w:r>
      <w:proofErr w:type="spellEnd"/>
      <w:r w:rsidRPr="00F57A1B">
        <w:t xml:space="preserve"> Mai</w:t>
      </w:r>
    </w:p>
    <w:p w14:paraId="76E250B2" w14:textId="77777777" w:rsidR="00242695" w:rsidRPr="00F57A1B" w:rsidRDefault="00242695" w:rsidP="00F57A1B">
      <w:pPr>
        <w:pStyle w:val="MDPI52figure"/>
      </w:pPr>
      <w:r w:rsidRPr="00F57A1B">
        <mc:AlternateContent>
          <mc:Choice Requires="wpg">
            <w:drawing>
              <wp:inline distT="0" distB="0" distL="0" distR="0" wp14:anchorId="35CDD4D3" wp14:editId="31F88DFA">
                <wp:extent cx="5514489" cy="1890272"/>
                <wp:effectExtent l="0" t="0" r="0" b="0"/>
                <wp:docPr id="26" name="组合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14489" cy="1890272"/>
                          <a:chOff x="793" y="0"/>
                          <a:chExt cx="52400" cy="16498"/>
                        </a:xfrm>
                      </wpg:grpSpPr>
                      <wpg:grpSp>
                        <wpg:cNvPr id="27" name="组合 7"/>
                        <wpg:cNvGrpSpPr>
                          <a:grpSpLocks/>
                        </wpg:cNvGrpSpPr>
                        <wpg:grpSpPr bwMode="auto">
                          <a:xfrm>
                            <a:off x="793" y="1224"/>
                            <a:ext cx="52400" cy="15274"/>
                            <a:chOff x="793" y="5"/>
                            <a:chExt cx="52400" cy="15274"/>
                          </a:xfrm>
                        </wpg:grpSpPr>
                        <pic:pic xmlns:pic="http://schemas.openxmlformats.org/drawingml/2006/picture">
                          <pic:nvPicPr>
                            <pic:cNvPr id="28" name="图片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93" y="381"/>
                              <a:ext cx="15863" cy="1454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9" name="图片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77" y="725"/>
                              <a:ext cx="15877" cy="1455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0" name="图片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5737" y="5"/>
                              <a:ext cx="17456" cy="1527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31" name="组合 10"/>
                        <wpg:cNvGrpSpPr>
                          <a:grpSpLocks/>
                        </wpg:cNvGrpSpPr>
                        <wpg:grpSpPr bwMode="auto">
                          <a:xfrm>
                            <a:off x="990" y="0"/>
                            <a:ext cx="37948" cy="3886"/>
                            <a:chOff x="0" y="-381"/>
                            <a:chExt cx="37947" cy="3886"/>
                          </a:xfrm>
                        </wpg:grpSpPr>
                        <wps:wsp>
                          <wps:cNvPr id="32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67" cy="3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F84DC3" w14:textId="77777777" w:rsidR="00242695" w:rsidRPr="0045097D" w:rsidRDefault="00242695" w:rsidP="00242695">
                                <w:pPr>
                                  <w:spacing w:line="240" w:lineRule="auto"/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 w:rsidRPr="0045097D">
                                  <w:rPr>
                                    <w:rFonts w:ascii="Arial" w:hAnsi="Arial" w:cs="Arial"/>
                                    <w:b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592" y="-381"/>
                              <a:ext cx="2667" cy="3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F53CEB" w14:textId="77777777" w:rsidR="00242695" w:rsidRPr="0045097D" w:rsidRDefault="00242695" w:rsidP="00242695">
                                <w:pPr>
                                  <w:spacing w:line="240" w:lineRule="auto"/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 w:rsidRPr="0045097D">
                                  <w:rPr>
                                    <w:rFonts w:ascii="Arial" w:hAnsi="Arial" w:cs="Arial"/>
                                    <w:b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280" y="-381"/>
                              <a:ext cx="2667" cy="3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53D3C95" w14:textId="77777777" w:rsidR="00242695" w:rsidRPr="0045097D" w:rsidRDefault="00242695" w:rsidP="00242695">
                                <w:pPr>
                                  <w:spacing w:line="240" w:lineRule="auto"/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 w:rsidRPr="0045097D">
                                  <w:rPr>
                                    <w:rFonts w:ascii="Arial" w:hAnsi="Arial" w:cs="Arial"/>
                                    <w:b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5CDD4D3" id="组合 26" o:spid="_x0000_s1026" style="width:434.2pt;height:148.85pt;mso-position-horizontal-relative:char;mso-position-vertical-relative:line" coordorigin="793" coordsize="52400,16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">
                <v:group id="组合 7" o:spid="_x0000_s1027" style="position:absolute;left:793;top:1224;width:52400;height:15274" coordorigin="793,5" coordsize="52400,15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图片 3" o:spid="_x0000_s1028" type="#_x0000_t75" style="position:absolute;left:793;top:381;width:15863;height:145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">
                    <v:imagedata r:id="rId11" o:title=""/>
                  </v:shape>
                  <v:shape id="图片 5" o:spid="_x0000_s1029" type="#_x0000_t75" style="position:absolute;left:19077;top:725;width:15877;height:14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">
                    <v:imagedata r:id="rId12" o:title=""/>
                  </v:shape>
                  <v:shape id="图片 6" o:spid="_x0000_s1030" type="#_x0000_t75" style="position:absolute;left:35737;top:5;width:17456;height:152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">
                    <v:imagedata r:id="rId13" o:title=""/>
                  </v:shape>
                </v:group>
                <v:group id="组合 10" o:spid="_x0000_s1031" style="position:absolute;left:990;width:37948;height:3886" coordorigin=",-381" coordsize="37947,38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2" o:spid="_x0000_s1032" type="#_x0000_t202" style="position:absolute;width:2667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  <v:textbox>
                      <w:txbxContent>
                        <w:p w14:paraId="28F84DC3" w14:textId="77777777" w:rsidR="00242695" w:rsidRPr="0045097D" w:rsidRDefault="00242695" w:rsidP="00242695">
                          <w:pPr>
                            <w:spacing w:line="240" w:lineRule="auto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45097D">
                            <w:rPr>
                              <w:rFonts w:ascii="Arial" w:hAnsi="Arial" w:cs="Arial"/>
                              <w:b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2" o:spid="_x0000_s1033" type="#_x0000_t202" style="position:absolute;left:18592;top:-381;width:2667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  <v:textbox>
                      <w:txbxContent>
                        <w:p w14:paraId="21F53CEB" w14:textId="77777777" w:rsidR="00242695" w:rsidRPr="0045097D" w:rsidRDefault="00242695" w:rsidP="00242695">
                          <w:pPr>
                            <w:spacing w:line="240" w:lineRule="auto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45097D">
                            <w:rPr>
                              <w:rFonts w:ascii="Arial" w:hAnsi="Arial" w:cs="Arial"/>
                              <w:b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2" o:spid="_x0000_s1034" type="#_x0000_t202" style="position:absolute;left:35280;top:-381;width:2667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+a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dAaPL/EHyOwXAAD//wMAUEsBAi0AFAAGAAgAAAAhANvh9svuAAAAhQEAABMAAAAAAAAAAAAA&#10;AAAAAAAAAFtDb250ZW50X1R5cGVzXS54bWxQSwECLQAUAAYACAAAACEAWvQsW78AAAAVAQAACwAA&#10;AAAAAAAAAAAAAAAfAQAAX3JlbHMvLnJlbHNQSwECLQAUAAYACAAAACEAaA6PmsMAAADbAAAADwAA&#10;AAAAAAAAAAAAAAAHAgAAZHJzL2Rvd25yZXYueG1sUEsFBgAAAAADAAMAtwAAAPcCAAAAAA==&#10;" filled="f" stroked="f">
                    <v:textbox>
                      <w:txbxContent>
                        <w:p w14:paraId="153D3C95" w14:textId="77777777" w:rsidR="00242695" w:rsidRPr="0045097D" w:rsidRDefault="00242695" w:rsidP="00242695">
                          <w:pPr>
                            <w:spacing w:line="240" w:lineRule="auto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45097D">
                            <w:rPr>
                              <w:rFonts w:ascii="Arial" w:hAnsi="Arial" w:cs="Arial"/>
                              <w:b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633EA5F0" w14:textId="183D7ED4" w:rsidR="00242695" w:rsidRPr="00F57A1B" w:rsidRDefault="00F57A1B" w:rsidP="00F57A1B">
      <w:pPr>
        <w:pStyle w:val="MDPI51figurecaption"/>
        <w:rPr>
          <w:snapToGrid w:val="0"/>
        </w:rPr>
      </w:pPr>
      <w:r w:rsidRPr="00F57A1B">
        <w:rPr>
          <w:b/>
          <w:snapToGrid w:val="0"/>
        </w:rPr>
        <w:t xml:space="preserve">Figure </w:t>
      </w:r>
      <w:r>
        <w:rPr>
          <w:b/>
          <w:snapToGrid w:val="0"/>
        </w:rPr>
        <w:t>S</w:t>
      </w:r>
      <w:r w:rsidRPr="00F57A1B">
        <w:rPr>
          <w:b/>
          <w:snapToGrid w:val="0"/>
        </w:rPr>
        <w:t>1.</w:t>
      </w:r>
      <w:r w:rsidR="00242695" w:rsidRPr="00F57A1B">
        <w:rPr>
          <w:b/>
          <w:snapToGrid w:val="0"/>
        </w:rPr>
        <w:t xml:space="preserve"> </w:t>
      </w:r>
      <w:r w:rsidR="00242695" w:rsidRPr="00F57A1B">
        <w:rPr>
          <w:snapToGrid w:val="0"/>
        </w:rPr>
        <w:t>Rarefaction curves (</w:t>
      </w:r>
      <w:r w:rsidR="00242695" w:rsidRPr="00256A1C">
        <w:rPr>
          <w:b/>
          <w:bCs/>
          <w:snapToGrid w:val="0"/>
        </w:rPr>
        <w:t>A</w:t>
      </w:r>
      <w:r w:rsidR="00242695" w:rsidRPr="00F57A1B">
        <w:rPr>
          <w:snapToGrid w:val="0"/>
        </w:rPr>
        <w:t>), Rank abundance (</w:t>
      </w:r>
      <w:r w:rsidR="00242695" w:rsidRPr="00256A1C">
        <w:rPr>
          <w:b/>
          <w:bCs/>
          <w:snapToGrid w:val="0"/>
        </w:rPr>
        <w:t>B</w:t>
      </w:r>
      <w:r w:rsidR="00242695" w:rsidRPr="00F57A1B">
        <w:rPr>
          <w:snapToGrid w:val="0"/>
        </w:rPr>
        <w:t>) and Species accumulation boxplot (</w:t>
      </w:r>
      <w:r w:rsidR="00242695" w:rsidRPr="00256A1C">
        <w:rPr>
          <w:b/>
          <w:bCs/>
          <w:snapToGrid w:val="0"/>
        </w:rPr>
        <w:t>C</w:t>
      </w:r>
      <w:r w:rsidR="00242695" w:rsidRPr="00F57A1B">
        <w:rPr>
          <w:snapToGrid w:val="0"/>
        </w:rPr>
        <w:t xml:space="preserve">) for all the intestinal microbiota </w:t>
      </w:r>
      <w:bookmarkStart w:id="2" w:name="OLE_LINK146"/>
      <w:bookmarkStart w:id="3" w:name="OLE_LINK145"/>
      <w:r w:rsidR="00242695" w:rsidRPr="00F57A1B">
        <w:rPr>
          <w:snapToGrid w:val="0"/>
        </w:rPr>
        <w:t>samples</w:t>
      </w:r>
      <w:bookmarkEnd w:id="2"/>
      <w:bookmarkEnd w:id="3"/>
      <w:r w:rsidR="00242695" w:rsidRPr="00F57A1B">
        <w:rPr>
          <w:snapToGrid w:val="0"/>
        </w:rPr>
        <w:t>.</w:t>
      </w:r>
    </w:p>
    <w:p w14:paraId="03010A83" w14:textId="77777777" w:rsidR="00242695" w:rsidRPr="00F57A1B" w:rsidRDefault="00242695" w:rsidP="00100595">
      <w:pPr>
        <w:pStyle w:val="MDPI52figure"/>
      </w:pPr>
      <w:r w:rsidRPr="00F57A1B">
        <mc:AlternateContent>
          <mc:Choice Requires="wpg">
            <w:drawing>
              <wp:inline distT="0" distB="0" distL="0" distR="0" wp14:anchorId="747A4C71" wp14:editId="12D37A2C">
                <wp:extent cx="5191760" cy="3840480"/>
                <wp:effectExtent l="0" t="0" r="0" b="0"/>
                <wp:docPr id="19" name="组合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91760" cy="3840480"/>
                          <a:chOff x="2597" y="19279"/>
                          <a:chExt cx="47729" cy="34965"/>
                        </a:xfrm>
                      </wpg:grpSpPr>
                      <wpg:grpSp>
                        <wpg:cNvPr id="20" name="组合 53"/>
                        <wpg:cNvGrpSpPr>
                          <a:grpSpLocks/>
                        </wpg:cNvGrpSpPr>
                        <wpg:grpSpPr bwMode="auto">
                          <a:xfrm>
                            <a:off x="2597" y="19279"/>
                            <a:ext cx="47730" cy="34965"/>
                            <a:chOff x="1912" y="19279"/>
                            <a:chExt cx="47729" cy="34965"/>
                          </a:xfrm>
                        </wpg:grpSpPr>
                        <wpg:grpSp>
                          <wpg:cNvPr id="21" name="组合 56"/>
                          <wpg:cNvGrpSpPr>
                            <a:grpSpLocks/>
                          </wpg:cNvGrpSpPr>
                          <wpg:grpSpPr bwMode="auto">
                            <a:xfrm>
                              <a:off x="1912" y="21183"/>
                              <a:ext cx="47729" cy="33061"/>
                              <a:chOff x="921" y="20421"/>
                              <a:chExt cx="47729" cy="33061"/>
                            </a:xfrm>
                          </wpg:grpSpPr>
                          <pic:pic xmlns:pic="http://schemas.openxmlformats.org/drawingml/2006/picture">
                            <pic:nvPicPr>
                              <pic:cNvPr id="22" name="图片 6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07" y="20421"/>
                                <a:ext cx="46843" cy="16016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23" name="图片 6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921" y="36438"/>
                                <a:ext cx="47472" cy="17044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24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94" y="19279"/>
                              <a:ext cx="3277" cy="398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0F14B59" w14:textId="77777777" w:rsidR="00242695" w:rsidRPr="0045097D" w:rsidRDefault="00242695" w:rsidP="00242695">
                                <w:pPr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 w:rsidRPr="0045097D">
                                  <w:rPr>
                                    <w:rFonts w:ascii="Arial" w:hAnsi="Arial" w:cs="Arial"/>
                                    <w:b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597" y="35276"/>
                            <a:ext cx="3277" cy="39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46F198" w14:textId="77777777" w:rsidR="00242695" w:rsidRPr="0045097D" w:rsidRDefault="00242695" w:rsidP="00242695">
                              <w:pPr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45097D">
                                <w:rPr>
                                  <w:rFonts w:ascii="Arial" w:hAnsi="Arial" w:cs="Arial"/>
                                  <w:b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7A4C71" id="组合 19" o:spid="_x0000_s1035" style="width:408.8pt;height:302.4pt;mso-position-horizontal-relative:char;mso-position-vertical-relative:line" coordorigin="2597,19279" coordsize="47729,349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">
                <v:group id="组合 53" o:spid="_x0000_s1036" style="position:absolute;left:2597;top:19279;width:47730;height:34965" coordorigin="1912,19279" coordsize="47729,34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group id="组合 56" o:spid="_x0000_s1037" style="position:absolute;left:1912;top:21183;width:47729;height:33061" coordorigin="921,20421" coordsize="47729,330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shape id="图片 61" o:spid="_x0000_s1038" type="#_x0000_t75" style="position:absolute;left:1807;top:20421;width:46843;height:160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">
                      <v:imagedata r:id="rId16" o:title=""/>
                    </v:shape>
                    <v:shape id="图片 62" o:spid="_x0000_s1039" type="#_x0000_t75" style="position:absolute;left:921;top:36438;width:47472;height:170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">
                      <v:imagedata r:id="rId17" o:title=""/>
                    </v:shape>
                  </v:group>
                  <v:shape id="文本框 2" o:spid="_x0000_s1040" type="#_x0000_t202" style="position:absolute;left:1994;top:19279;width:3277;height:39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  <v:textbox>
                      <w:txbxContent>
                        <w:p w14:paraId="50F14B59" w14:textId="77777777" w:rsidR="00242695" w:rsidRPr="0045097D" w:rsidRDefault="00242695" w:rsidP="00242695">
                          <w:pPr>
                            <w:rPr>
                              <w:rFonts w:ascii="Arial" w:hAnsi="Arial" w:cs="Arial"/>
                              <w:b/>
                            </w:rPr>
                          </w:pPr>
                          <w:r w:rsidRPr="0045097D">
                            <w:rPr>
                              <w:rFonts w:ascii="Arial" w:hAnsi="Arial" w:cs="Arial"/>
                              <w:b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shape id="文本框 2" o:spid="_x0000_s1041" type="#_x0000_t202" style="position:absolute;left:2597;top:35276;width:3277;height:39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<v:textbox>
                    <w:txbxContent>
                      <w:p w14:paraId="0146F198" w14:textId="77777777" w:rsidR="00242695" w:rsidRPr="0045097D" w:rsidRDefault="00242695" w:rsidP="00242695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 w:rsidRPr="0045097D">
                          <w:rPr>
                            <w:rFonts w:ascii="Arial" w:hAnsi="Arial" w:cs="Arial"/>
                            <w:b/>
                          </w:rPr>
                          <w:t>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9FCE7C7" w14:textId="69697717" w:rsidR="00242695" w:rsidRPr="00F57A1B" w:rsidRDefault="00100595" w:rsidP="00100595">
      <w:pPr>
        <w:pStyle w:val="MDPI51figurecaption"/>
        <w:rPr>
          <w:b/>
          <w:snapToGrid w:val="0"/>
        </w:rPr>
      </w:pPr>
      <w:r w:rsidRPr="00100595">
        <w:rPr>
          <w:b/>
          <w:snapToGrid w:val="0"/>
        </w:rPr>
        <w:t xml:space="preserve">Figure </w:t>
      </w:r>
      <w:r>
        <w:rPr>
          <w:b/>
          <w:snapToGrid w:val="0"/>
        </w:rPr>
        <w:t>S</w:t>
      </w:r>
      <w:r w:rsidRPr="00100595">
        <w:rPr>
          <w:b/>
          <w:snapToGrid w:val="0"/>
        </w:rPr>
        <w:t>2.</w:t>
      </w:r>
      <w:r w:rsidR="00242695" w:rsidRPr="00100595">
        <w:rPr>
          <w:b/>
          <w:snapToGrid w:val="0"/>
        </w:rPr>
        <w:t xml:space="preserve"> </w:t>
      </w:r>
      <w:r w:rsidR="00242695" w:rsidRPr="00F57A1B">
        <w:rPr>
          <w:snapToGrid w:val="0"/>
        </w:rPr>
        <w:t>UPGMA clustering trees in samples (</w:t>
      </w:r>
      <w:r w:rsidR="00242695" w:rsidRPr="00100595">
        <w:rPr>
          <w:b/>
          <w:bCs/>
          <w:snapToGrid w:val="0"/>
        </w:rPr>
        <w:t>A</w:t>
      </w:r>
      <w:r w:rsidR="00242695" w:rsidRPr="00F57A1B">
        <w:rPr>
          <w:snapToGrid w:val="0"/>
        </w:rPr>
        <w:t xml:space="preserve"> and </w:t>
      </w:r>
      <w:r w:rsidR="00242695" w:rsidRPr="00100595">
        <w:rPr>
          <w:b/>
          <w:bCs/>
          <w:snapToGrid w:val="0"/>
        </w:rPr>
        <w:t>B</w:t>
      </w:r>
      <w:r w:rsidR="00242695" w:rsidRPr="00F57A1B">
        <w:rPr>
          <w:snapToGrid w:val="0"/>
        </w:rPr>
        <w:t xml:space="preserve">) based on Unweighted </w:t>
      </w:r>
      <w:proofErr w:type="spellStart"/>
      <w:r w:rsidR="00242695" w:rsidRPr="00F57A1B">
        <w:rPr>
          <w:snapToGrid w:val="0"/>
        </w:rPr>
        <w:t>Unifrac</w:t>
      </w:r>
      <w:proofErr w:type="spellEnd"/>
      <w:r w:rsidR="00242695" w:rsidRPr="00F57A1B">
        <w:rPr>
          <w:snapToGrid w:val="0"/>
        </w:rPr>
        <w:t xml:space="preserve"> distances between Diet 1</w:t>
      </w:r>
      <w:r>
        <w:rPr>
          <w:snapToGrid w:val="0"/>
        </w:rPr>
        <w:t>–</w:t>
      </w:r>
      <w:r w:rsidR="00242695" w:rsidRPr="00F57A1B">
        <w:rPr>
          <w:snapToGrid w:val="0"/>
        </w:rPr>
        <w:t>5 or Diet 1, 6 and 8.</w:t>
      </w:r>
    </w:p>
    <w:p w14:paraId="29BBE89C" w14:textId="77777777" w:rsidR="00100595" w:rsidRDefault="00100595" w:rsidP="00F57A1B">
      <w:pPr>
        <w:pStyle w:val="MDPI41tablecaption"/>
        <w:rPr>
          <w:b/>
        </w:rPr>
        <w:sectPr w:rsidR="00100595" w:rsidSect="0058547F">
          <w:headerReference w:type="even" r:id="rId18"/>
          <w:headerReference w:type="default" r:id="rId19"/>
          <w:footerReference w:type="default" r:id="rId20"/>
          <w:headerReference w:type="first" r:id="rId21"/>
          <w:footerReference w:type="first" r:id="rId22"/>
          <w:type w:val="continuous"/>
          <w:pgSz w:w="11906" w:h="16838" w:code="9"/>
          <w:pgMar w:top="1417" w:right="1531" w:bottom="1077" w:left="1531" w:header="1020" w:footer="850" w:gutter="0"/>
          <w:pgNumType w:start="1"/>
          <w:cols w:space="425"/>
          <w:docGrid w:type="lines" w:linePitch="326"/>
        </w:sectPr>
      </w:pPr>
    </w:p>
    <w:p w14:paraId="5654B33B" w14:textId="529EEC54" w:rsidR="00FE4CAA" w:rsidRPr="00F57A1B" w:rsidRDefault="00100595" w:rsidP="00100595">
      <w:pPr>
        <w:pStyle w:val="MDPI41tablecaption"/>
        <w:rPr>
          <w:b/>
        </w:rPr>
      </w:pPr>
      <w:r w:rsidRPr="00100595">
        <w:rPr>
          <w:b/>
        </w:rPr>
        <w:lastRenderedPageBreak/>
        <w:t xml:space="preserve">Table </w:t>
      </w:r>
      <w:r>
        <w:rPr>
          <w:b/>
        </w:rPr>
        <w:t>S</w:t>
      </w:r>
      <w:r w:rsidRPr="00100595">
        <w:rPr>
          <w:b/>
        </w:rPr>
        <w:t>1.</w:t>
      </w:r>
      <w:r w:rsidR="00FE4CAA" w:rsidRPr="00100595">
        <w:rPr>
          <w:b/>
        </w:rPr>
        <w:t xml:space="preserve"> </w:t>
      </w:r>
      <w:r w:rsidR="00FE4CAA" w:rsidRPr="00F57A1B">
        <w:t>MRPP test and Adonis test of the Diet 1</w:t>
      </w:r>
      <w:r w:rsidR="003C2932">
        <w:t>–</w:t>
      </w:r>
      <w:r w:rsidR="00FE4CAA" w:rsidRPr="00F57A1B">
        <w:t>5 groups’ microbial community structure of turbot. *</w:t>
      </w:r>
      <w:r w:rsidR="00B921D1" w:rsidRPr="00F57A1B">
        <w:t>.</w:t>
      </w:r>
    </w:p>
    <w:tbl>
      <w:tblPr>
        <w:tblW w:w="6224" w:type="dxa"/>
        <w:jc w:val="center"/>
        <w:tblLook w:val="04A0" w:firstRow="1" w:lastRow="0" w:firstColumn="1" w:lastColumn="0" w:noHBand="0" w:noVBand="1"/>
      </w:tblPr>
      <w:tblGrid>
        <w:gridCol w:w="1950"/>
        <w:gridCol w:w="993"/>
        <w:gridCol w:w="1976"/>
        <w:gridCol w:w="1305"/>
      </w:tblGrid>
      <w:tr w:rsidR="003C2932" w:rsidRPr="003C2932" w14:paraId="44731FAE" w14:textId="77777777" w:rsidTr="003C2932">
        <w:trPr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CCB88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b/>
                <w:sz w:val="18"/>
                <w:szCs w:val="22"/>
                <w:lang w:bidi="en-US"/>
              </w:rPr>
              <w:t>Group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8E5DE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b/>
                <w:sz w:val="18"/>
                <w:szCs w:val="22"/>
                <w:lang w:bidi="en-US"/>
              </w:rPr>
              <w:t>MRPP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20913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b/>
                <w:sz w:val="18"/>
                <w:szCs w:val="22"/>
                <w:lang w:bidi="en-US"/>
              </w:rPr>
              <w:t>Adonis</w:t>
            </w:r>
          </w:p>
        </w:tc>
      </w:tr>
      <w:tr w:rsidR="003C2932" w:rsidRPr="003C2932" w14:paraId="2441AC21" w14:textId="77777777" w:rsidTr="003C293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9320C5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szCs w:val="22"/>
                <w:lang w:bidi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CCEC8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b/>
                <w:sz w:val="18"/>
                <w:szCs w:val="22"/>
                <w:lang w:bidi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57E62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b/>
                <w:sz w:val="18"/>
                <w:szCs w:val="22"/>
                <w:lang w:bidi="en-US"/>
              </w:rPr>
              <w:t>Significance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8250A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i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b/>
                <w:i/>
                <w:sz w:val="18"/>
                <w:szCs w:val="22"/>
                <w:lang w:bidi="en-US"/>
              </w:rPr>
              <w:t>p</w:t>
            </w:r>
          </w:p>
        </w:tc>
      </w:tr>
      <w:tr w:rsidR="003C2932" w:rsidRPr="003C2932" w14:paraId="0FCB1F83" w14:textId="77777777" w:rsidTr="003C2932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2A02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Diet.1-Diet.2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5528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0.187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4D5D8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B69EB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0.002</w:t>
            </w:r>
          </w:p>
        </w:tc>
      </w:tr>
      <w:tr w:rsidR="003C2932" w:rsidRPr="003C2932" w14:paraId="5DCE651F" w14:textId="77777777" w:rsidTr="003C2932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848E79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Diet.1-Diet.3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5AA667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0.062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AE8D5E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0.002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847020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0.003</w:t>
            </w:r>
          </w:p>
        </w:tc>
      </w:tr>
      <w:tr w:rsidR="003C2932" w:rsidRPr="003C2932" w14:paraId="1F745B0B" w14:textId="77777777" w:rsidTr="003C2932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0A4CDF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Diet.1-Diet.4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33F574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0.068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5C594E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0.002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85F77E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0.002</w:t>
            </w:r>
          </w:p>
        </w:tc>
      </w:tr>
      <w:tr w:rsidR="003C2932" w:rsidRPr="003C2932" w14:paraId="2C4EF4E4" w14:textId="77777777" w:rsidTr="003C2932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D5664C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Diet.1-Diet.5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C25F62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0.078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D1EA0C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0.001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FEE2C8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0.007</w:t>
            </w:r>
          </w:p>
        </w:tc>
      </w:tr>
      <w:tr w:rsidR="003C2932" w:rsidRPr="003C2932" w14:paraId="59BD4542" w14:textId="77777777" w:rsidTr="003C2932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158766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Diet.2-Diet.3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F83338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0.123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D192D5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0.002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571B40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0.002</w:t>
            </w:r>
          </w:p>
        </w:tc>
      </w:tr>
      <w:tr w:rsidR="003C2932" w:rsidRPr="003C2932" w14:paraId="01A3915E" w14:textId="77777777" w:rsidTr="003C2932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16DB1A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Diet.2-Diet.4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E06464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0.152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78120A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0.005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D3424E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0.006</w:t>
            </w:r>
          </w:p>
        </w:tc>
      </w:tr>
      <w:tr w:rsidR="003C2932" w:rsidRPr="003C2932" w14:paraId="550EEAFE" w14:textId="77777777" w:rsidTr="003C2932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0C6D41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Diet.2-Diet.5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C859F7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0.124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3027C7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0.004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547B67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0.003</w:t>
            </w:r>
          </w:p>
        </w:tc>
      </w:tr>
      <w:tr w:rsidR="003C2932" w:rsidRPr="003C2932" w14:paraId="0B36753F" w14:textId="77777777" w:rsidTr="003C2932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5A048A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Diet.3-Diet.4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6CFC0B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0.004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0E3100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0.317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B2DF8A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0.547</w:t>
            </w:r>
          </w:p>
        </w:tc>
      </w:tr>
      <w:tr w:rsidR="003C2932" w:rsidRPr="003C2932" w14:paraId="46EC3DC5" w14:textId="77777777" w:rsidTr="003C2932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3CA9A2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Diet.3-Diet.5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448B17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0.015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989FAA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0.082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4FAEA7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0.219</w:t>
            </w:r>
          </w:p>
        </w:tc>
      </w:tr>
      <w:tr w:rsidR="003C2932" w:rsidRPr="003C2932" w14:paraId="7232CEED" w14:textId="77777777" w:rsidTr="003C2932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A8734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Diet.4-Diet.5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1D185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FD06D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EE1A2" w14:textId="77777777" w:rsidR="003C2932" w:rsidRPr="003C2932" w:rsidRDefault="003C2932" w:rsidP="003C29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3C2932">
              <w:rPr>
                <w:rFonts w:ascii="Palatino Linotype" w:hAnsi="Palatino Linotype"/>
                <w:sz w:val="18"/>
                <w:szCs w:val="22"/>
                <w:lang w:bidi="en-US"/>
              </w:rPr>
              <w:t>0.282</w:t>
            </w:r>
          </w:p>
        </w:tc>
      </w:tr>
    </w:tbl>
    <w:p w14:paraId="22395A74" w14:textId="77777777" w:rsidR="00FE4CAA" w:rsidRPr="00F57A1B" w:rsidRDefault="00FE4CAA" w:rsidP="003C2932">
      <w:pPr>
        <w:pStyle w:val="MDPI43tablefooter"/>
        <w:ind w:left="425" w:right="425"/>
      </w:pPr>
      <w:r w:rsidRPr="00F57A1B">
        <w:t xml:space="preserve">* Values represent are means ± S.E. of 3 replicate tanks. A value greater than zero indicates that the difference between groups is greater than that within groups; significance value smaller than 0.05 indicates significant difference. Adonis test was calculated based on Unweighted </w:t>
      </w:r>
      <w:proofErr w:type="spellStart"/>
      <w:r w:rsidRPr="00F57A1B">
        <w:t>Unifrac</w:t>
      </w:r>
      <w:proofErr w:type="spellEnd"/>
      <w:r w:rsidRPr="00F57A1B">
        <w:t xml:space="preserve"> distances. </w:t>
      </w:r>
      <w:r w:rsidRPr="00F57A1B">
        <w:rPr>
          <w:i/>
        </w:rPr>
        <w:t>p</w:t>
      </w:r>
      <w:r w:rsidRPr="00F57A1B">
        <w:t>-value smaller than 0.05 indicates significant difference.</w:t>
      </w:r>
    </w:p>
    <w:p w14:paraId="4989FFFC" w14:textId="74635086" w:rsidR="00FE4CAA" w:rsidRPr="00F57A1B" w:rsidRDefault="00B921D1" w:rsidP="00F57A1B">
      <w:pPr>
        <w:pStyle w:val="MDPI41tablecaption"/>
      </w:pPr>
      <w:r w:rsidRPr="00F57A1B">
        <w:rPr>
          <w:b/>
        </w:rPr>
        <w:t>Table S2.</w:t>
      </w:r>
      <w:r w:rsidR="00FE4CAA" w:rsidRPr="00F57A1B">
        <w:rPr>
          <w:b/>
        </w:rPr>
        <w:t xml:space="preserve"> </w:t>
      </w:r>
      <w:r w:rsidR="00FE4CAA" w:rsidRPr="00F57A1B">
        <w:t>MRPP test and Adonis test of the Diet 1, 6 and 8 groups’ microbial community structure of turbot. *</w:t>
      </w:r>
      <w:r w:rsidRPr="00F57A1B">
        <w:t>.</w:t>
      </w:r>
    </w:p>
    <w:tbl>
      <w:tblPr>
        <w:tblW w:w="6031" w:type="dxa"/>
        <w:jc w:val="center"/>
        <w:tblLook w:val="04A0" w:firstRow="1" w:lastRow="0" w:firstColumn="1" w:lastColumn="0" w:noHBand="0" w:noVBand="1"/>
      </w:tblPr>
      <w:tblGrid>
        <w:gridCol w:w="1890"/>
        <w:gridCol w:w="962"/>
        <w:gridCol w:w="1915"/>
        <w:gridCol w:w="1264"/>
      </w:tblGrid>
      <w:tr w:rsidR="003C2932" w:rsidRPr="00F57A1B" w14:paraId="683672B9" w14:textId="77777777" w:rsidTr="003C2932">
        <w:trPr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E3166" w14:textId="77777777" w:rsidR="003C2932" w:rsidRPr="00F57A1B" w:rsidRDefault="003C2932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szCs w:val="22"/>
                <w:lang w:bidi="en-US"/>
              </w:rPr>
            </w:pPr>
            <w:r w:rsidRPr="00F57A1B">
              <w:rPr>
                <w:rFonts w:ascii="Palatino Linotype" w:hAnsi="Palatino Linotype"/>
                <w:b/>
                <w:sz w:val="18"/>
                <w:szCs w:val="22"/>
                <w:lang w:bidi="en-US"/>
              </w:rPr>
              <w:t>Group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A0180" w14:textId="77777777" w:rsidR="003C2932" w:rsidRPr="00F57A1B" w:rsidRDefault="003C2932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szCs w:val="22"/>
                <w:lang w:bidi="en-US"/>
              </w:rPr>
            </w:pPr>
            <w:r w:rsidRPr="00F57A1B">
              <w:rPr>
                <w:rFonts w:ascii="Palatino Linotype" w:hAnsi="Palatino Linotype"/>
                <w:b/>
                <w:sz w:val="18"/>
                <w:szCs w:val="22"/>
                <w:lang w:bidi="en-US"/>
              </w:rPr>
              <w:t>MRPP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C2CFC" w14:textId="77777777" w:rsidR="003C2932" w:rsidRPr="00F57A1B" w:rsidRDefault="003C2932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szCs w:val="22"/>
                <w:lang w:bidi="en-US"/>
              </w:rPr>
            </w:pPr>
            <w:r w:rsidRPr="00F57A1B">
              <w:rPr>
                <w:rFonts w:ascii="Palatino Linotype" w:hAnsi="Palatino Linotype"/>
                <w:b/>
                <w:sz w:val="18"/>
                <w:szCs w:val="22"/>
                <w:lang w:bidi="en-US"/>
              </w:rPr>
              <w:t>Adonis</w:t>
            </w:r>
          </w:p>
        </w:tc>
      </w:tr>
      <w:tr w:rsidR="003C2932" w:rsidRPr="00F57A1B" w14:paraId="34670329" w14:textId="77777777" w:rsidTr="003C293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DBFF5F" w14:textId="77777777" w:rsidR="003C2932" w:rsidRPr="00F57A1B" w:rsidRDefault="003C2932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szCs w:val="22"/>
                <w:lang w:bidi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0A306" w14:textId="77777777" w:rsidR="003C2932" w:rsidRPr="00F57A1B" w:rsidRDefault="003C2932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szCs w:val="22"/>
                <w:lang w:bidi="en-US"/>
              </w:rPr>
            </w:pPr>
            <w:r w:rsidRPr="00F57A1B">
              <w:rPr>
                <w:rFonts w:ascii="Palatino Linotype" w:hAnsi="Palatino Linotype"/>
                <w:b/>
                <w:sz w:val="18"/>
                <w:szCs w:val="22"/>
                <w:lang w:bidi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AE9E7" w14:textId="77777777" w:rsidR="003C2932" w:rsidRPr="00F57A1B" w:rsidRDefault="003C2932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szCs w:val="22"/>
                <w:lang w:bidi="en-US"/>
              </w:rPr>
            </w:pPr>
            <w:r w:rsidRPr="00F57A1B">
              <w:rPr>
                <w:rFonts w:ascii="Palatino Linotype" w:hAnsi="Palatino Linotype"/>
                <w:b/>
                <w:sz w:val="18"/>
                <w:szCs w:val="22"/>
                <w:lang w:bidi="en-US"/>
              </w:rPr>
              <w:t>Significance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7CE02" w14:textId="77777777" w:rsidR="003C2932" w:rsidRPr="00F57A1B" w:rsidRDefault="003C2932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i/>
                <w:sz w:val="18"/>
                <w:szCs w:val="22"/>
                <w:lang w:bidi="en-US"/>
              </w:rPr>
            </w:pPr>
            <w:r w:rsidRPr="00F57A1B">
              <w:rPr>
                <w:rFonts w:ascii="Palatino Linotype" w:hAnsi="Palatino Linotype"/>
                <w:b/>
                <w:i/>
                <w:sz w:val="18"/>
                <w:szCs w:val="22"/>
                <w:lang w:bidi="en-US"/>
              </w:rPr>
              <w:t>p</w:t>
            </w:r>
          </w:p>
        </w:tc>
      </w:tr>
      <w:tr w:rsidR="003C2932" w:rsidRPr="00F57A1B" w14:paraId="0CDAE034" w14:textId="77777777" w:rsidTr="003C2932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0CF7" w14:textId="77777777" w:rsidR="003C2932" w:rsidRPr="00F57A1B" w:rsidRDefault="003C2932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szCs w:val="22"/>
                <w:lang w:bidi="en-US"/>
              </w:rPr>
              <w:t>Diet.1-Diet.6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4E1A" w14:textId="77777777" w:rsidR="003C2932" w:rsidRPr="00F57A1B" w:rsidRDefault="003C2932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szCs w:val="22"/>
                <w:lang w:bidi="en-US"/>
              </w:rPr>
              <w:t>0.152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0459" w14:textId="77777777" w:rsidR="003C2932" w:rsidRPr="00F57A1B" w:rsidRDefault="003C2932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szCs w:val="22"/>
                <w:lang w:bidi="en-US"/>
              </w:rPr>
              <w:t>0.004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ACE6" w14:textId="77777777" w:rsidR="003C2932" w:rsidRPr="00F57A1B" w:rsidRDefault="003C2932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szCs w:val="22"/>
                <w:lang w:bidi="en-US"/>
              </w:rPr>
              <w:t>0.002</w:t>
            </w:r>
          </w:p>
        </w:tc>
      </w:tr>
      <w:tr w:rsidR="003C2932" w:rsidRPr="00F57A1B" w14:paraId="12E48DF5" w14:textId="77777777" w:rsidTr="003C2932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D7ECE7" w14:textId="77777777" w:rsidR="003C2932" w:rsidRPr="00F57A1B" w:rsidRDefault="003C2932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szCs w:val="22"/>
                <w:lang w:bidi="en-US"/>
              </w:rPr>
              <w:t>Diet.1-Diet.8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A834BB" w14:textId="77777777" w:rsidR="003C2932" w:rsidRPr="00F57A1B" w:rsidRDefault="003C2932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szCs w:val="22"/>
                <w:lang w:bidi="en-US"/>
              </w:rPr>
              <w:t>0.092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FBC978" w14:textId="77777777" w:rsidR="003C2932" w:rsidRPr="00F57A1B" w:rsidRDefault="003C2932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szCs w:val="22"/>
                <w:lang w:bidi="en-US"/>
              </w:rPr>
              <w:t>0.001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ABE107" w14:textId="77777777" w:rsidR="003C2932" w:rsidRPr="00F57A1B" w:rsidRDefault="003C2932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szCs w:val="22"/>
                <w:lang w:bidi="en-US"/>
              </w:rPr>
              <w:t>0.003</w:t>
            </w:r>
          </w:p>
        </w:tc>
      </w:tr>
      <w:tr w:rsidR="003C2932" w:rsidRPr="00F57A1B" w14:paraId="41A1F0A4" w14:textId="77777777" w:rsidTr="003C2932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69D42" w14:textId="77777777" w:rsidR="003C2932" w:rsidRPr="00F57A1B" w:rsidRDefault="003C2932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szCs w:val="22"/>
                <w:lang w:bidi="en-US"/>
              </w:rPr>
              <w:t>Diet.6-Diet.8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BE218" w14:textId="77777777" w:rsidR="003C2932" w:rsidRPr="00F57A1B" w:rsidRDefault="003C2932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szCs w:val="22"/>
                <w:lang w:bidi="en-US"/>
              </w:rPr>
              <w:t>0.152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D6285" w14:textId="77777777" w:rsidR="003C2932" w:rsidRPr="00F57A1B" w:rsidRDefault="003C2932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szCs w:val="22"/>
                <w:lang w:bidi="en-US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06F7D" w14:textId="77777777" w:rsidR="003C2932" w:rsidRPr="00F57A1B" w:rsidRDefault="003C2932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szCs w:val="22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szCs w:val="22"/>
                <w:lang w:bidi="en-US"/>
              </w:rPr>
              <w:t>0.001</w:t>
            </w:r>
          </w:p>
        </w:tc>
      </w:tr>
    </w:tbl>
    <w:p w14:paraId="3D52A7AB" w14:textId="77777777" w:rsidR="00FE4CAA" w:rsidRPr="00F57A1B" w:rsidRDefault="00FE4CAA" w:rsidP="00F57A1B">
      <w:pPr>
        <w:pStyle w:val="MDPI43tablefooter"/>
        <w:ind w:left="425" w:right="425"/>
      </w:pPr>
      <w:r w:rsidRPr="00F57A1B">
        <w:t xml:space="preserve">* Values represent are means ± S.E. of 3 replicate tanks. A value greater than zero indicates that the difference between groups is greater than that within groups; significance value smaller than 0.05 indicates significant difference. Adonis test was calculated based on Unweighted </w:t>
      </w:r>
      <w:proofErr w:type="spellStart"/>
      <w:r w:rsidRPr="00F57A1B">
        <w:t>Unifrac</w:t>
      </w:r>
      <w:proofErr w:type="spellEnd"/>
      <w:r w:rsidRPr="00F57A1B">
        <w:t xml:space="preserve"> distances. p-value smaller than 0.05 indicates significant difference.</w:t>
      </w:r>
    </w:p>
    <w:p w14:paraId="26F71800" w14:textId="77777777" w:rsidR="00242695" w:rsidRPr="00F57A1B" w:rsidRDefault="00242695" w:rsidP="00F57A1B">
      <w:pPr>
        <w:adjustRightInd w:val="0"/>
        <w:snapToGrid w:val="0"/>
        <w:spacing w:after="120" w:line="260" w:lineRule="atLeast"/>
        <w:jc w:val="left"/>
        <w:rPr>
          <w:rFonts w:ascii="Palatino Linotype" w:hAnsi="Palatino Linotype"/>
          <w:b/>
          <w:sz w:val="20"/>
          <w:szCs w:val="22"/>
          <w:lang w:bidi="en-US"/>
        </w:rPr>
        <w:sectPr w:rsidR="00242695" w:rsidRPr="00F57A1B" w:rsidSect="006C6E9C">
          <w:pgSz w:w="11906" w:h="16838" w:code="9"/>
          <w:pgMar w:top="1417" w:right="1531" w:bottom="1077" w:left="1531" w:header="1020" w:footer="850" w:gutter="0"/>
          <w:cols w:space="425"/>
          <w:docGrid w:type="lines" w:linePitch="326"/>
        </w:sectPr>
      </w:pPr>
    </w:p>
    <w:p w14:paraId="70607969" w14:textId="1F887493" w:rsidR="00FE4CAA" w:rsidRPr="00F57A1B" w:rsidRDefault="00B921D1" w:rsidP="00F57A1B">
      <w:pPr>
        <w:pStyle w:val="MDPI41tablecaption"/>
        <w:jc w:val="center"/>
      </w:pPr>
      <w:bookmarkStart w:id="4" w:name="_Hlk48906159"/>
      <w:r w:rsidRPr="00F57A1B">
        <w:rPr>
          <w:rFonts w:eastAsiaTheme="minorEastAsia"/>
          <w:b/>
          <w:lang w:eastAsia="zh-CN"/>
        </w:rPr>
        <w:lastRenderedPageBreak/>
        <w:t>Table S</w:t>
      </w:r>
      <w:r w:rsidR="0086426E">
        <w:rPr>
          <w:rFonts w:eastAsiaTheme="minorEastAsia"/>
          <w:b/>
          <w:lang w:eastAsia="zh-CN"/>
        </w:rPr>
        <w:t>3</w:t>
      </w:r>
      <w:r w:rsidRPr="00F57A1B">
        <w:rPr>
          <w:rFonts w:eastAsiaTheme="minorEastAsia"/>
          <w:b/>
          <w:lang w:eastAsia="zh-CN"/>
        </w:rPr>
        <w:t>.</w:t>
      </w:r>
      <w:r w:rsidR="00242695" w:rsidRPr="00F57A1B">
        <w:rPr>
          <w:rFonts w:eastAsiaTheme="minorEastAsia"/>
          <w:b/>
          <w:lang w:eastAsia="zh-CN"/>
        </w:rPr>
        <w:t xml:space="preserve"> </w:t>
      </w:r>
      <w:r w:rsidR="00FE4CAA" w:rsidRPr="00F57A1B">
        <w:t xml:space="preserve">Primer sequences, efficiency, amplicon size, annealing temperature and function for the genes profiled in </w:t>
      </w:r>
      <w:r w:rsidR="00774E82" w:rsidRPr="00F57A1B">
        <w:t xml:space="preserve">real-time </w:t>
      </w:r>
      <w:r w:rsidR="00FE4CAA" w:rsidRPr="00F57A1B">
        <w:t>PCR.</w:t>
      </w:r>
    </w:p>
    <w:tbl>
      <w:tblPr>
        <w:tblStyle w:val="TableGrid"/>
        <w:tblW w:w="14040" w:type="dxa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1587"/>
        <w:gridCol w:w="3659"/>
        <w:gridCol w:w="3765"/>
        <w:gridCol w:w="1177"/>
        <w:gridCol w:w="1217"/>
        <w:gridCol w:w="1616"/>
      </w:tblGrid>
      <w:tr w:rsidR="0038124B" w:rsidRPr="00F57A1B" w14:paraId="29FFE885" w14:textId="77777777" w:rsidTr="00B921D1">
        <w:trPr>
          <w:jc w:val="center"/>
        </w:trPr>
        <w:tc>
          <w:tcPr>
            <w:tcW w:w="101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bookmarkEnd w:id="4"/>
          <w:p w14:paraId="401EA0F0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b/>
                <w:sz w:val="18"/>
                <w:lang w:bidi="en-US"/>
              </w:rPr>
              <w:t>Gene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10F153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b/>
                <w:sz w:val="18"/>
                <w:lang w:bidi="en-US"/>
              </w:rPr>
              <w:t>GenBank Accession no.</w:t>
            </w:r>
          </w:p>
        </w:tc>
        <w:tc>
          <w:tcPr>
            <w:tcW w:w="742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06EAB3" w14:textId="378537E5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b/>
                <w:sz w:val="18"/>
                <w:lang w:bidi="en-US"/>
              </w:rPr>
              <w:t xml:space="preserve">Primer </w:t>
            </w:r>
            <w:r w:rsidR="0058547F">
              <w:rPr>
                <w:rFonts w:ascii="Palatino Linotype" w:hAnsi="Palatino Linotype"/>
                <w:b/>
                <w:sz w:val="18"/>
                <w:lang w:bidi="en-US"/>
              </w:rPr>
              <w:t>S</w:t>
            </w:r>
            <w:r w:rsidRPr="00F57A1B">
              <w:rPr>
                <w:rFonts w:ascii="Palatino Linotype" w:hAnsi="Palatino Linotype"/>
                <w:b/>
                <w:sz w:val="18"/>
                <w:lang w:bidi="en-US"/>
              </w:rPr>
              <w:t>equence (5'</w:t>
            </w:r>
            <w:r w:rsidR="0086426E">
              <w:rPr>
                <w:rFonts w:ascii="Palatino Linotype" w:hAnsi="Palatino Linotype"/>
                <w:b/>
                <w:sz w:val="18"/>
                <w:lang w:bidi="en-US"/>
              </w:rPr>
              <w:t>–</w:t>
            </w:r>
            <w:r w:rsidRPr="00F57A1B">
              <w:rPr>
                <w:rFonts w:ascii="Palatino Linotype" w:hAnsi="Palatino Linotype"/>
                <w:b/>
                <w:sz w:val="18"/>
                <w:lang w:bidi="en-US"/>
              </w:rPr>
              <w:t>3')</w:t>
            </w:r>
          </w:p>
        </w:tc>
        <w:tc>
          <w:tcPr>
            <w:tcW w:w="117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669E16" w14:textId="321DA902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b/>
                <w:sz w:val="18"/>
                <w:lang w:bidi="en-US"/>
              </w:rPr>
              <w:t xml:space="preserve">Amplicon </w:t>
            </w:r>
            <w:r w:rsidR="0058547F">
              <w:rPr>
                <w:rFonts w:ascii="Palatino Linotype" w:hAnsi="Palatino Linotype"/>
                <w:b/>
                <w:sz w:val="18"/>
                <w:lang w:bidi="en-US"/>
              </w:rPr>
              <w:t>S</w:t>
            </w:r>
            <w:r w:rsidRPr="00F57A1B">
              <w:rPr>
                <w:rFonts w:ascii="Palatino Linotype" w:hAnsi="Palatino Linotype"/>
                <w:b/>
                <w:sz w:val="18"/>
                <w:lang w:bidi="en-US"/>
              </w:rPr>
              <w:t>ize (bp)</w:t>
            </w:r>
          </w:p>
        </w:tc>
        <w:tc>
          <w:tcPr>
            <w:tcW w:w="121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CB694A" w14:textId="725ED9C3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b/>
                <w:sz w:val="18"/>
                <w:lang w:bidi="en-US"/>
              </w:rPr>
              <w:t xml:space="preserve">Annealing </w:t>
            </w:r>
            <w:r w:rsidR="0058547F">
              <w:rPr>
                <w:rFonts w:ascii="Palatino Linotype" w:hAnsi="Palatino Linotype"/>
                <w:b/>
                <w:sz w:val="18"/>
                <w:lang w:bidi="en-US"/>
              </w:rPr>
              <w:t>T</w:t>
            </w:r>
            <w:r w:rsidRPr="00F57A1B">
              <w:rPr>
                <w:rFonts w:ascii="Palatino Linotype" w:hAnsi="Palatino Linotype"/>
                <w:b/>
                <w:sz w:val="18"/>
                <w:lang w:bidi="en-US"/>
              </w:rPr>
              <w:t>emp. (</w:t>
            </w:r>
            <w:r w:rsidRPr="00F57A1B">
              <w:rPr>
                <w:rFonts w:eastAsia="SimSun"/>
                <w:b/>
                <w:sz w:val="18"/>
                <w:lang w:bidi="en-US"/>
              </w:rPr>
              <w:t>℃</w:t>
            </w:r>
            <w:r w:rsidRPr="00F57A1B">
              <w:rPr>
                <w:rFonts w:ascii="Palatino Linotype" w:hAnsi="Palatino Linotype"/>
                <w:b/>
                <w:sz w:val="18"/>
                <w:lang w:bidi="en-US"/>
              </w:rPr>
              <w:t>)</w:t>
            </w:r>
          </w:p>
        </w:tc>
        <w:tc>
          <w:tcPr>
            <w:tcW w:w="1616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9317AB" w14:textId="74DF4C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b/>
                <w:sz w:val="18"/>
                <w:lang w:bidi="en-US"/>
              </w:rPr>
              <w:t xml:space="preserve">Amplification </w:t>
            </w:r>
            <w:r w:rsidR="0058547F">
              <w:rPr>
                <w:rFonts w:ascii="Palatino Linotype" w:hAnsi="Palatino Linotype"/>
                <w:b/>
                <w:sz w:val="18"/>
                <w:lang w:bidi="en-US"/>
              </w:rPr>
              <w:t>E</w:t>
            </w:r>
            <w:r w:rsidRPr="00F57A1B">
              <w:rPr>
                <w:rFonts w:ascii="Palatino Linotype" w:hAnsi="Palatino Linotype"/>
                <w:b/>
                <w:sz w:val="18"/>
                <w:lang w:bidi="en-US"/>
              </w:rPr>
              <w:t>fficiency (%)</w:t>
            </w:r>
          </w:p>
        </w:tc>
      </w:tr>
      <w:tr w:rsidR="0038124B" w:rsidRPr="00F57A1B" w14:paraId="5DDB8C5E" w14:textId="77777777" w:rsidTr="00B921D1">
        <w:trPr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87F149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lang w:bidi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40557C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lang w:bidi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1C5953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b/>
                <w:sz w:val="18"/>
                <w:lang w:bidi="en-US"/>
              </w:rPr>
              <w:t>Forward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9BB8D7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b/>
                <w:sz w:val="18"/>
                <w:lang w:bidi="en-US"/>
              </w:rPr>
              <w:t>Reverse</w:t>
            </w:r>
          </w:p>
        </w:tc>
        <w:tc>
          <w:tcPr>
            <w:tcW w:w="11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0EFB54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lang w:bidi="en-US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CC9C95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lang w:bidi="en-US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9FDC84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  <w:sz w:val="18"/>
                <w:lang w:bidi="en-US"/>
              </w:rPr>
            </w:pPr>
          </w:p>
        </w:tc>
      </w:tr>
      <w:tr w:rsidR="0038124B" w:rsidRPr="00F57A1B" w14:paraId="46702AEF" w14:textId="77777777" w:rsidTr="00B921D1">
        <w:trPr>
          <w:jc w:val="center"/>
        </w:trPr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A4D8E0" w14:textId="77777777" w:rsidR="00FE4CAA" w:rsidRPr="0086426E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Cs/>
                <w:sz w:val="18"/>
                <w:lang w:bidi="en-US"/>
              </w:rPr>
            </w:pPr>
            <w:r w:rsidRPr="0086426E">
              <w:rPr>
                <w:rFonts w:ascii="Palatino Linotype" w:hAnsi="Palatino Linotype"/>
                <w:bCs/>
                <w:sz w:val="18"/>
                <w:lang w:bidi="en-US"/>
              </w:rPr>
              <w:t>CAT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20E457" w14:textId="77777777" w:rsidR="00FE4CAA" w:rsidRPr="0086426E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Cs/>
                <w:sz w:val="18"/>
                <w:lang w:bidi="en-US"/>
              </w:rPr>
            </w:pPr>
            <w:r w:rsidRPr="0086426E">
              <w:rPr>
                <w:rFonts w:ascii="Palatino Linotype" w:hAnsi="Palatino Linotype"/>
                <w:bCs/>
                <w:sz w:val="18"/>
                <w:lang w:bidi="en-US"/>
              </w:rPr>
              <w:t>MG253621.1</w:t>
            </w:r>
          </w:p>
        </w:tc>
        <w:tc>
          <w:tcPr>
            <w:tcW w:w="36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E4A4B6" w14:textId="77777777" w:rsidR="00FE4CAA" w:rsidRPr="0086426E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Cs/>
                <w:sz w:val="18"/>
                <w:lang w:bidi="en-US"/>
              </w:rPr>
            </w:pPr>
            <w:r w:rsidRPr="0086426E">
              <w:rPr>
                <w:rFonts w:ascii="Palatino Linotype" w:hAnsi="Palatino Linotype"/>
                <w:bCs/>
                <w:sz w:val="18"/>
                <w:lang w:bidi="en-US"/>
              </w:rPr>
              <w:t>GGTTTGCCTGATGGCTTTCG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8FC26B" w14:textId="77777777" w:rsidR="00FE4CAA" w:rsidRPr="0086426E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Cs/>
                <w:sz w:val="18"/>
                <w:lang w:bidi="en-US"/>
              </w:rPr>
            </w:pPr>
            <w:r w:rsidRPr="0086426E">
              <w:rPr>
                <w:rFonts w:ascii="Palatino Linotype" w:hAnsi="Palatino Linotype"/>
                <w:bCs/>
                <w:sz w:val="18"/>
                <w:lang w:bidi="en-US"/>
              </w:rPr>
              <w:t>AAAAGGTCCAGGATGGGCAG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256B8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229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58E24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60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A9E85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99</w:t>
            </w:r>
          </w:p>
        </w:tc>
      </w:tr>
      <w:tr w:rsidR="0038124B" w:rsidRPr="00F57A1B" w14:paraId="2DD6F246" w14:textId="77777777" w:rsidTr="00B921D1">
        <w:trPr>
          <w:jc w:val="center"/>
        </w:trPr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BEBC3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SOD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0088FC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AWO99752.1</w:t>
            </w:r>
          </w:p>
        </w:tc>
        <w:tc>
          <w:tcPr>
            <w:tcW w:w="36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3E9AA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AAACAATCTGCCAAACCTCTG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7E87D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CAGGAGAACAGTAAAGCATGG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ED30F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165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3C382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60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C042FF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99</w:t>
            </w:r>
          </w:p>
        </w:tc>
      </w:tr>
      <w:tr w:rsidR="0038124B" w:rsidRPr="00F57A1B" w14:paraId="60591A31" w14:textId="77777777" w:rsidTr="00B921D1">
        <w:trPr>
          <w:jc w:val="center"/>
        </w:trPr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945C4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proofErr w:type="spellStart"/>
            <w:r w:rsidRPr="00F57A1B">
              <w:rPr>
                <w:rFonts w:ascii="Palatino Linotype" w:hAnsi="Palatino Linotype"/>
                <w:sz w:val="18"/>
                <w:lang w:bidi="en-US"/>
              </w:rPr>
              <w:t>GPx</w:t>
            </w:r>
            <w:proofErr w:type="spellEnd"/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963DFB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AWP04239.1</w:t>
            </w:r>
          </w:p>
        </w:tc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48E7D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GGACAAGTGGTGAAGCGGTA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B361D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TAAAGGTACGTGGGCAGGTC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7D52B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74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89BC45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60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88168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100</w:t>
            </w:r>
          </w:p>
        </w:tc>
      </w:tr>
      <w:tr w:rsidR="0038124B" w:rsidRPr="00F57A1B" w14:paraId="3D819EE3" w14:textId="77777777" w:rsidTr="00B921D1">
        <w:trPr>
          <w:jc w:val="center"/>
        </w:trPr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4EB878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p53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7B84C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EU711045.1</w:t>
            </w:r>
          </w:p>
        </w:tc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61A3E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CAAAGAGGCAGAGTGTGACC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99A62D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TTGCACATGAAGCTCAGCAG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8C452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85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04B91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60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FC1FC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101</w:t>
            </w:r>
          </w:p>
        </w:tc>
      </w:tr>
      <w:tr w:rsidR="0038124B" w:rsidRPr="00F57A1B" w14:paraId="6E2214E1" w14:textId="77777777" w:rsidTr="00B921D1">
        <w:trPr>
          <w:jc w:val="center"/>
        </w:trPr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9491A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CYP1A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62DBB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AJ310694.1</w:t>
            </w:r>
          </w:p>
        </w:tc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53D1E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CAGCAAACCCTACCTGAGTC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868E1A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CTTGCTTGATGAGAGCCTGT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64BFF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131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E333A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60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01DBF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103</w:t>
            </w:r>
          </w:p>
        </w:tc>
      </w:tr>
      <w:tr w:rsidR="0038124B" w:rsidRPr="00F57A1B" w14:paraId="46BAC11B" w14:textId="77777777" w:rsidTr="00B921D1">
        <w:trPr>
          <w:jc w:val="center"/>
        </w:trPr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7FC8B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CYP3A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01D43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JN216889.1</w:t>
            </w:r>
          </w:p>
        </w:tc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F7917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ATGAAGCCCTGATGCAGATG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55AF8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CCTTGGGGATTATCACACCG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FC058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132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2F1AC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60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AE1726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104</w:t>
            </w:r>
          </w:p>
        </w:tc>
      </w:tr>
      <w:tr w:rsidR="0038124B" w:rsidRPr="00F57A1B" w14:paraId="18C0517C" w14:textId="77777777" w:rsidTr="00B921D1">
        <w:trPr>
          <w:jc w:val="center"/>
        </w:trPr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EFA69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GST-z</w:t>
            </w:r>
            <w:r w:rsidRPr="00F57A1B">
              <w:rPr>
                <w:rFonts w:ascii="Palatino Linotype" w:hAnsi="Palatino Linotype"/>
                <w:sz w:val="18"/>
                <w:vertAlign w:val="subscript"/>
                <w:lang w:bidi="en-US"/>
              </w:rPr>
              <w:t>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93A33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DQ848966.1</w:t>
            </w:r>
          </w:p>
        </w:tc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AAF3D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GTCATTGCCTCTGGGATACAG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1828A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TCAAGAGCTGTGAAACCACG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9B7A3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113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690F9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60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49978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100</w:t>
            </w:r>
          </w:p>
        </w:tc>
      </w:tr>
      <w:tr w:rsidR="0038124B" w:rsidRPr="00F57A1B" w14:paraId="203F28CD" w14:textId="77777777" w:rsidTr="00B921D1">
        <w:trPr>
          <w:jc w:val="center"/>
        </w:trPr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02C110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β-actin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5B5536F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EU686692.1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4EB43F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CGTGCGTGACATCAAGGAG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65B686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AGGAAGGAAGGCTGGAAGAG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17D9CA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177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0B138C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60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F98A66" w14:textId="77777777" w:rsidR="00FE4CAA" w:rsidRPr="00F57A1B" w:rsidRDefault="00FE4CAA" w:rsidP="00F57A1B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sz w:val="18"/>
                <w:lang w:bidi="en-US"/>
              </w:rPr>
            </w:pPr>
            <w:r w:rsidRPr="00F57A1B">
              <w:rPr>
                <w:rFonts w:ascii="Palatino Linotype" w:hAnsi="Palatino Linotype"/>
                <w:sz w:val="18"/>
                <w:lang w:bidi="en-US"/>
              </w:rPr>
              <w:t>98</w:t>
            </w:r>
          </w:p>
        </w:tc>
      </w:tr>
    </w:tbl>
    <w:p w14:paraId="320CF2DD" w14:textId="257422DA" w:rsidR="00FE4CAA" w:rsidRPr="00F57A1B" w:rsidRDefault="00FE4CAA" w:rsidP="00F57A1B">
      <w:pPr>
        <w:pStyle w:val="MDPI43tablefooter"/>
        <w:ind w:left="425" w:right="425"/>
      </w:pPr>
      <w:r w:rsidRPr="00F57A1B">
        <w:t>Gene full names: catalase (CAT); superoxide dismutase (SOD); glutathione peroxidase (</w:t>
      </w:r>
      <w:proofErr w:type="spellStart"/>
      <w:r w:rsidRPr="00F57A1B">
        <w:t>GPx</w:t>
      </w:r>
      <w:proofErr w:type="spellEnd"/>
      <w:r w:rsidRPr="00F57A1B">
        <w:t>);</w:t>
      </w:r>
      <w:bookmarkStart w:id="5" w:name="OLE_LINK314"/>
      <w:bookmarkStart w:id="6" w:name="OLE_LINK313"/>
      <w:r w:rsidRPr="00F57A1B">
        <w:t xml:space="preserve"> tumor suppressor protein p53</w:t>
      </w:r>
      <w:bookmarkEnd w:id="5"/>
      <w:bookmarkEnd w:id="6"/>
      <w:r w:rsidRPr="00F57A1B">
        <w:t xml:space="preserve"> (p53); cytochrome p450 1A (CYP1A); cytochrome p450 3A (CYP3A); glutathione-S-transferase zeta-1 (GST-</w:t>
      </w:r>
      <w:r w:rsidRPr="00F57A1B">
        <w:sym w:font="Symbol" w:char="F07A"/>
      </w:r>
      <w:r w:rsidRPr="00F57A1B">
        <w:rPr>
          <w:vertAlign w:val="subscript"/>
        </w:rPr>
        <w:t>1</w:t>
      </w:r>
      <w:r w:rsidRPr="00F57A1B">
        <w:t>)</w:t>
      </w:r>
      <w:r w:rsidR="0038124B" w:rsidRPr="00F57A1B">
        <w:t>.</w:t>
      </w:r>
    </w:p>
    <w:sectPr w:rsidR="00FE4CAA" w:rsidRPr="00F57A1B" w:rsidSect="00F57A1B">
      <w:pgSz w:w="16838" w:h="11906" w:orient="landscape" w:code="9"/>
      <w:pgMar w:top="1417" w:right="1531" w:bottom="1077" w:left="1531" w:header="1020" w:footer="850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48D25E" w14:textId="77777777" w:rsidR="00666B81" w:rsidRDefault="00666B81">
      <w:pPr>
        <w:spacing w:line="240" w:lineRule="auto"/>
      </w:pPr>
      <w:r>
        <w:separator/>
      </w:r>
    </w:p>
  </w:endnote>
  <w:endnote w:type="continuationSeparator" w:id="0">
    <w:p w14:paraId="5D1DBC1B" w14:textId="77777777" w:rsidR="00666B81" w:rsidRDefault="00666B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5CD52" w14:textId="77777777" w:rsidR="00D60C64" w:rsidRPr="000E330B" w:rsidRDefault="00D60C64" w:rsidP="00D60C64">
    <w:pPr>
      <w:pStyle w:val="Footer"/>
      <w:spacing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AD3F7" w14:textId="4A2F0C47" w:rsidR="00D60C64" w:rsidRPr="008B308E" w:rsidRDefault="00D60C64" w:rsidP="00E8258A">
    <w:pPr>
      <w:pStyle w:val="MDPIfooterfirstpage"/>
      <w:spacing w:line="240" w:lineRule="auto"/>
      <w:jc w:val="both"/>
      <w:rPr>
        <w:lang w:val="fr-C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2D38F6" w14:textId="77777777" w:rsidR="00666B81" w:rsidRDefault="00666B81">
      <w:pPr>
        <w:spacing w:line="240" w:lineRule="auto"/>
      </w:pPr>
      <w:r>
        <w:separator/>
      </w:r>
    </w:p>
  </w:footnote>
  <w:footnote w:type="continuationSeparator" w:id="0">
    <w:p w14:paraId="48FCF16A" w14:textId="77777777" w:rsidR="00666B81" w:rsidRDefault="00666B8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3DB4D2" w14:textId="77777777" w:rsidR="00D60C64" w:rsidRDefault="00D60C64" w:rsidP="00D60C64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49580118"/>
      <w:docPartObj>
        <w:docPartGallery w:val="Page Numbers (Top of Page)"/>
        <w:docPartUnique/>
      </w:docPartObj>
    </w:sdtPr>
    <w:sdtEndPr>
      <w:rPr>
        <w:rFonts w:ascii="Palatino Linotype" w:hAnsi="Palatino Linotype"/>
        <w:noProof/>
        <w:sz w:val="16"/>
        <w:szCs w:val="16"/>
      </w:rPr>
    </w:sdtEndPr>
    <w:sdtContent>
      <w:p w14:paraId="51A320C8" w14:textId="4F9ECC36" w:rsidR="006C6E9C" w:rsidRPr="00372438" w:rsidRDefault="006C6E9C" w:rsidP="006C6E9C">
        <w:pPr>
          <w:pStyle w:val="Footer"/>
          <w:adjustRightInd w:val="0"/>
          <w:spacing w:after="240"/>
          <w:rPr>
            <w:rFonts w:ascii="Palatino Linotype" w:hAnsi="Palatino Linotype"/>
            <w:sz w:val="16"/>
            <w:szCs w:val="16"/>
          </w:rPr>
        </w:pPr>
        <w:proofErr w:type="spellStart"/>
        <w:r>
          <w:rPr>
            <w:rFonts w:ascii="Palatino Linotype" w:hAnsi="Palatino Linotype"/>
            <w:i/>
            <w:iCs/>
            <w:sz w:val="16"/>
            <w:szCs w:val="16"/>
            <w:lang w:val="fr-CH"/>
          </w:rPr>
          <w:t>Toxins</w:t>
        </w:r>
        <w:proofErr w:type="spellEnd"/>
        <w:r>
          <w:rPr>
            <w:rFonts w:ascii="Palatino Linotype" w:hAnsi="Palatino Linotype"/>
            <w:i/>
            <w:iCs/>
            <w:sz w:val="16"/>
            <w:szCs w:val="16"/>
            <w:lang w:val="fr-CH"/>
          </w:rPr>
          <w:t xml:space="preserve"> </w:t>
        </w:r>
        <w:r w:rsidRPr="00372438">
          <w:rPr>
            <w:rFonts w:ascii="Palatino Linotype" w:hAnsi="Palatino Linotype"/>
            <w:b/>
            <w:iCs/>
            <w:sz w:val="16"/>
            <w:szCs w:val="16"/>
            <w:lang w:val="fr-CH"/>
          </w:rPr>
          <w:t>20</w:t>
        </w:r>
        <w:r>
          <w:rPr>
            <w:rFonts w:ascii="Palatino Linotype" w:hAnsi="Palatino Linotype"/>
            <w:b/>
            <w:iCs/>
            <w:sz w:val="16"/>
            <w:szCs w:val="16"/>
            <w:lang w:val="fr-CH"/>
          </w:rPr>
          <w:t>20</w:t>
        </w:r>
        <w:r w:rsidRPr="00372438">
          <w:rPr>
            <w:rFonts w:ascii="Palatino Linotype" w:hAnsi="Palatino Linotype"/>
            <w:iCs/>
            <w:sz w:val="16"/>
            <w:szCs w:val="16"/>
            <w:lang w:val="fr-CH"/>
          </w:rPr>
          <w:t>,</w:t>
        </w:r>
        <w:r>
          <w:rPr>
            <w:rFonts w:ascii="Palatino Linotype" w:hAnsi="Palatino Linotype"/>
            <w:i/>
            <w:sz w:val="16"/>
            <w:szCs w:val="16"/>
            <w:lang w:val="fr-CH"/>
          </w:rPr>
          <w:t xml:space="preserve"> 12</w:t>
        </w:r>
        <w:r w:rsidRPr="00372438">
          <w:rPr>
            <w:rFonts w:ascii="Palatino Linotype" w:eastAsia="SimSun" w:hAnsi="Palatino Linotype"/>
            <w:sz w:val="16"/>
            <w:szCs w:val="16"/>
            <w:lang w:val="fr-CH" w:eastAsia="zh-CN"/>
          </w:rPr>
          <w:t>,</w:t>
        </w:r>
        <w:r w:rsidRPr="00372438">
          <w:rPr>
            <w:rFonts w:ascii="Palatino Linotype" w:hAnsi="Palatino Linotype"/>
            <w:sz w:val="16"/>
            <w:szCs w:val="16"/>
            <w:lang w:val="fr-CH"/>
          </w:rPr>
          <w:t xml:space="preserve"> </w:t>
        </w:r>
        <w:proofErr w:type="gramStart"/>
        <w:r>
          <w:rPr>
            <w:rFonts w:ascii="Palatino Linotype" w:hAnsi="Palatino Linotype"/>
            <w:sz w:val="16"/>
            <w:szCs w:val="16"/>
          </w:rPr>
          <w:t>x</w:t>
        </w:r>
        <w:r w:rsidRPr="00372438">
          <w:rPr>
            <w:rFonts w:ascii="Palatino Linotype" w:hAnsi="Palatino Linotype"/>
            <w:sz w:val="16"/>
            <w:szCs w:val="16"/>
            <w:lang w:val="fr-CH"/>
          </w:rPr>
          <w:t>;</w:t>
        </w:r>
        <w:proofErr w:type="gramEnd"/>
        <w:r w:rsidRPr="00372438">
          <w:rPr>
            <w:rFonts w:ascii="Palatino Linotype" w:hAnsi="Palatino Linotype"/>
            <w:sz w:val="16"/>
            <w:szCs w:val="16"/>
            <w:lang w:val="fr-CH"/>
          </w:rPr>
          <w:t xml:space="preserve"> </w:t>
        </w:r>
        <w:proofErr w:type="spellStart"/>
        <w:r w:rsidRPr="00372438">
          <w:rPr>
            <w:rFonts w:ascii="Palatino Linotype" w:hAnsi="Palatino Linotype"/>
            <w:sz w:val="16"/>
            <w:szCs w:val="16"/>
            <w:lang w:val="fr-CH"/>
          </w:rPr>
          <w:t>doi</w:t>
        </w:r>
        <w:proofErr w:type="spellEnd"/>
        <w:r w:rsidRPr="00372438">
          <w:rPr>
            <w:rFonts w:ascii="Palatino Linotype" w:hAnsi="Palatino Linotype"/>
            <w:sz w:val="16"/>
            <w:szCs w:val="16"/>
            <w:lang w:val="fr-CH"/>
          </w:rPr>
          <w:t>:</w:t>
        </w:r>
        <w:r w:rsidRPr="00372438">
          <w:rPr>
            <w:rFonts w:ascii="Palatino Linotype" w:hAnsi="Palatino Linotype"/>
            <w:sz w:val="16"/>
            <w:szCs w:val="16"/>
            <w:lang w:val="fr-CH"/>
          </w:rPr>
          <w:ptab w:relativeTo="margin" w:alignment="right" w:leader="none"/>
        </w:r>
        <w:sdt>
          <w:sdtPr>
            <w:rPr>
              <w:rFonts w:ascii="Palatino Linotype" w:hAnsi="Palatino Linotype"/>
              <w:sz w:val="16"/>
              <w:szCs w:val="16"/>
            </w:rPr>
            <w:id w:val="313004016"/>
            <w:docPartObj>
              <w:docPartGallery w:val="Page Numbers (Bottom of Page)"/>
              <w:docPartUnique/>
            </w:docPartObj>
          </w:sdtPr>
          <w:sdtEndPr>
            <w:rPr>
              <w:spacing w:val="60"/>
            </w:rPr>
          </w:sdtEndPr>
          <w:sdtContent>
            <w:r w:rsidRPr="00372438">
              <w:rPr>
                <w:rFonts w:ascii="Palatino Linotype" w:hAnsi="Palatino Linotype"/>
                <w:sz w:val="16"/>
                <w:szCs w:val="16"/>
              </w:rPr>
              <w:t>S</w:t>
            </w:r>
            <w:r w:rsidRPr="00372438">
              <w:rPr>
                <w:rFonts w:ascii="Palatino Linotype" w:hAnsi="Palatino Linotype"/>
                <w:sz w:val="16"/>
                <w:szCs w:val="16"/>
              </w:rPr>
              <w:fldChar w:fldCharType="begin"/>
            </w:r>
            <w:r w:rsidRPr="00372438">
              <w:rPr>
                <w:rFonts w:ascii="Palatino Linotype" w:hAnsi="Palatino Linotype"/>
                <w:sz w:val="16"/>
                <w:szCs w:val="16"/>
              </w:rPr>
              <w:instrText xml:space="preserve"> PAGE   \* MERGEFORMAT </w:instrText>
            </w:r>
            <w:r w:rsidRPr="00372438">
              <w:rPr>
                <w:rFonts w:ascii="Palatino Linotype" w:hAnsi="Palatino Linotype"/>
                <w:sz w:val="16"/>
                <w:szCs w:val="16"/>
              </w:rPr>
              <w:fldChar w:fldCharType="separate"/>
            </w:r>
            <w:r>
              <w:rPr>
                <w:rFonts w:ascii="Palatino Linotype" w:hAnsi="Palatino Linotype"/>
                <w:sz w:val="16"/>
                <w:szCs w:val="16"/>
              </w:rPr>
              <w:t>1</w:t>
            </w:r>
            <w:r w:rsidRPr="00372438">
              <w:rPr>
                <w:rFonts w:ascii="Palatino Linotype" w:hAnsi="Palatino Linotype"/>
                <w:noProof/>
                <w:sz w:val="16"/>
                <w:szCs w:val="16"/>
              </w:rPr>
              <w:fldChar w:fldCharType="end"/>
            </w:r>
            <w:r>
              <w:rPr>
                <w:rFonts w:ascii="Palatino Linotype" w:hAnsi="Palatino Linotype"/>
                <w:sz w:val="16"/>
                <w:szCs w:val="16"/>
              </w:rPr>
              <w:t xml:space="preserve"> of </w:t>
            </w:r>
            <w:r w:rsidRPr="00372438">
              <w:rPr>
                <w:rFonts w:ascii="Palatino Linotype" w:hAnsi="Palatino Linotype"/>
                <w:sz w:val="16"/>
                <w:szCs w:val="16"/>
              </w:rPr>
              <w:t>S</w:t>
            </w:r>
            <w:r>
              <w:rPr>
                <w:rFonts w:ascii="Palatino Linotype" w:hAnsi="Palatino Linotype"/>
                <w:spacing w:val="60"/>
                <w:sz w:val="16"/>
                <w:szCs w:val="16"/>
              </w:rPr>
              <w:t>3</w:t>
            </w:r>
          </w:sdtContent>
        </w:sdt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6971F" w14:textId="6CD60960" w:rsidR="00D60C64" w:rsidRDefault="008C21E1" w:rsidP="0058547F">
    <w:pPr>
      <w:pStyle w:val="MDPIheaderjournallogo"/>
      <w:tabs>
        <w:tab w:val="left" w:pos="1706"/>
      </w:tabs>
    </w:pPr>
    <w:r w:rsidRPr="009872CB">
      <w:rPr>
        <w:i w:val="0"/>
        <w:noProof/>
        <w:szCs w:val="16"/>
        <w:lang w:eastAsia="zh-CN"/>
      </w:rPr>
      <mc:AlternateContent>
        <mc:Choice Requires="wps">
          <w:drawing>
            <wp:anchor distT="45720" distB="45720" distL="114300" distR="114300" simplePos="0" relativeHeight="251657728" behindDoc="1" locked="0" layoutInCell="1" allowOverlap="1" wp14:anchorId="19D81896" wp14:editId="1233E1A0">
              <wp:simplePos x="0" y="0"/>
              <wp:positionH relativeFrom="page">
                <wp:posOffset>6029960</wp:posOffset>
              </wp:positionH>
              <wp:positionV relativeFrom="page">
                <wp:posOffset>647700</wp:posOffset>
              </wp:positionV>
              <wp:extent cx="540385" cy="70929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709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45F6FF" w14:textId="5849FD80" w:rsidR="00D60C64" w:rsidRDefault="00D60C64" w:rsidP="00D60C64">
                          <w:pPr>
                            <w:pStyle w:val="MDPIheaderjournallogo"/>
                            <w:jc w:val="center"/>
                            <w:textboxTightWrap w:val="allLines"/>
                            <w:rPr>
                              <w:i w:val="0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D8189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2" type="#_x0000_t202" style="position:absolute;left:0;text-align:left;margin-left:474.8pt;margin-top:51pt;width:42.55pt;height:55.85pt;z-index:-251658752;visibility:visible;mso-wrap-style:non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" stroked="f">
              <v:textbox inset="0,0,0,0">
                <w:txbxContent>
                  <w:p w14:paraId="4145F6FF" w14:textId="5849FD80" w:rsidR="00D60C64" w:rsidRDefault="00D60C64" w:rsidP="00D60C64">
                    <w:pPr>
                      <w:pStyle w:val="MDPIheaderjournallogo"/>
                      <w:jc w:val="center"/>
                      <w:textboxTightWrap w:val="allLines"/>
                      <w:rPr>
                        <w:i w:val="0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0A245F"/>
    <w:multiLevelType w:val="hybridMultilevel"/>
    <w:tmpl w:val="1C3A3F0C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857682CE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781408B4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0"/>
  </w:num>
  <w:num w:numId="8">
    <w:abstractNumId w:val="1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bordersDoNotSurroundHeader/>
  <w:bordersDoNotSurroundFooter/>
  <w:proofState w:spelling="clean" w:grammar="clean"/>
  <w:attachedTemplate r:id="rId1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1E1"/>
    <w:rsid w:val="000C3AA9"/>
    <w:rsid w:val="000D7A9B"/>
    <w:rsid w:val="00100595"/>
    <w:rsid w:val="001070E2"/>
    <w:rsid w:val="00113E39"/>
    <w:rsid w:val="00154D0E"/>
    <w:rsid w:val="001B4D1A"/>
    <w:rsid w:val="001E2AEB"/>
    <w:rsid w:val="00242695"/>
    <w:rsid w:val="00255792"/>
    <w:rsid w:val="00256A1C"/>
    <w:rsid w:val="002A5EF1"/>
    <w:rsid w:val="002C0539"/>
    <w:rsid w:val="00313D93"/>
    <w:rsid w:val="00321F24"/>
    <w:rsid w:val="00326141"/>
    <w:rsid w:val="00341F66"/>
    <w:rsid w:val="00356F89"/>
    <w:rsid w:val="0038124B"/>
    <w:rsid w:val="003864BE"/>
    <w:rsid w:val="003B4559"/>
    <w:rsid w:val="003C2932"/>
    <w:rsid w:val="003C3B79"/>
    <w:rsid w:val="003D1813"/>
    <w:rsid w:val="003E3475"/>
    <w:rsid w:val="00401D30"/>
    <w:rsid w:val="0040344B"/>
    <w:rsid w:val="00403C74"/>
    <w:rsid w:val="0041285B"/>
    <w:rsid w:val="004321F2"/>
    <w:rsid w:val="0045097D"/>
    <w:rsid w:val="00450BB6"/>
    <w:rsid w:val="00480A78"/>
    <w:rsid w:val="004A6383"/>
    <w:rsid w:val="004B596B"/>
    <w:rsid w:val="00513E28"/>
    <w:rsid w:val="00520ACF"/>
    <w:rsid w:val="0058547F"/>
    <w:rsid w:val="005A5E33"/>
    <w:rsid w:val="0062327A"/>
    <w:rsid w:val="00627A89"/>
    <w:rsid w:val="0065196B"/>
    <w:rsid w:val="00666B81"/>
    <w:rsid w:val="0068492D"/>
    <w:rsid w:val="00692393"/>
    <w:rsid w:val="006C6E9C"/>
    <w:rsid w:val="00771186"/>
    <w:rsid w:val="00774E82"/>
    <w:rsid w:val="00783309"/>
    <w:rsid w:val="007F3275"/>
    <w:rsid w:val="008124FA"/>
    <w:rsid w:val="0086426E"/>
    <w:rsid w:val="008C21E1"/>
    <w:rsid w:val="008F2B4E"/>
    <w:rsid w:val="009251A4"/>
    <w:rsid w:val="00992DF3"/>
    <w:rsid w:val="009A1A80"/>
    <w:rsid w:val="009B0487"/>
    <w:rsid w:val="009B6325"/>
    <w:rsid w:val="009F70E6"/>
    <w:rsid w:val="00A039E4"/>
    <w:rsid w:val="00A14172"/>
    <w:rsid w:val="00A37425"/>
    <w:rsid w:val="00A66A15"/>
    <w:rsid w:val="00A92E8D"/>
    <w:rsid w:val="00AA7DA8"/>
    <w:rsid w:val="00AB4ADC"/>
    <w:rsid w:val="00AD1B0C"/>
    <w:rsid w:val="00B10130"/>
    <w:rsid w:val="00B13F9F"/>
    <w:rsid w:val="00B334BC"/>
    <w:rsid w:val="00B921D1"/>
    <w:rsid w:val="00BA1E5C"/>
    <w:rsid w:val="00BA2D5F"/>
    <w:rsid w:val="00BB3C55"/>
    <w:rsid w:val="00C10322"/>
    <w:rsid w:val="00C13F44"/>
    <w:rsid w:val="00C14BE5"/>
    <w:rsid w:val="00C568A6"/>
    <w:rsid w:val="00C61CDE"/>
    <w:rsid w:val="00C77585"/>
    <w:rsid w:val="00C82F57"/>
    <w:rsid w:val="00D11442"/>
    <w:rsid w:val="00D520DF"/>
    <w:rsid w:val="00D60C64"/>
    <w:rsid w:val="00DB281E"/>
    <w:rsid w:val="00DB3264"/>
    <w:rsid w:val="00DD61F0"/>
    <w:rsid w:val="00DE4335"/>
    <w:rsid w:val="00DE4475"/>
    <w:rsid w:val="00E46138"/>
    <w:rsid w:val="00E7694C"/>
    <w:rsid w:val="00E8258A"/>
    <w:rsid w:val="00E84841"/>
    <w:rsid w:val="00EA6369"/>
    <w:rsid w:val="00EE38F1"/>
    <w:rsid w:val="00F42C41"/>
    <w:rsid w:val="00F562A4"/>
    <w:rsid w:val="00F57A1B"/>
    <w:rsid w:val="00F61901"/>
    <w:rsid w:val="00F66380"/>
    <w:rsid w:val="00FE043E"/>
    <w:rsid w:val="00FE4CAA"/>
    <w:rsid w:val="00FE647C"/>
    <w:rsid w:val="00FE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602043"/>
  <w15:chartTrackingRefBased/>
  <w15:docId w15:val="{8B566B75-8B8B-4DCD-9F79-8BC42A9F4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E33"/>
    <w:pPr>
      <w:spacing w:line="340" w:lineRule="atLeast"/>
      <w:jc w:val="both"/>
    </w:pPr>
    <w:rPr>
      <w:rFonts w:ascii="Times New Roman" w:eastAsia="Times New Roman" w:hAnsi="Times New Roman"/>
      <w:color w:val="000000"/>
      <w:sz w:val="24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11articletype">
    <w:name w:val="MDPI_1.1_article_type"/>
    <w:next w:val="MDPI12title"/>
    <w:qFormat/>
    <w:rsid w:val="00F57A1B"/>
    <w:pPr>
      <w:adjustRightInd w:val="0"/>
      <w:snapToGrid w:val="0"/>
      <w:spacing w:before="240"/>
    </w:pPr>
    <w:rPr>
      <w:rFonts w:ascii="Palatino Linotype" w:eastAsia="Times New Roman" w:hAnsi="Palatino Linotype"/>
      <w:i/>
      <w:snapToGrid w:val="0"/>
      <w:color w:val="000000"/>
      <w:szCs w:val="22"/>
      <w:lang w:eastAsia="de-DE" w:bidi="en-US"/>
    </w:rPr>
  </w:style>
  <w:style w:type="paragraph" w:customStyle="1" w:styleId="MDPI12title">
    <w:name w:val="MDPI_1.2_title"/>
    <w:next w:val="MDPI13authornames"/>
    <w:qFormat/>
    <w:rsid w:val="00F57A1B"/>
    <w:pPr>
      <w:adjustRightInd w:val="0"/>
      <w:snapToGrid w:val="0"/>
      <w:spacing w:after="240" w:line="240" w:lineRule="atLeast"/>
    </w:pPr>
    <w:rPr>
      <w:rFonts w:ascii="Palatino Linotype" w:eastAsia="Times New Roman" w:hAnsi="Palatino Linotype"/>
      <w:b/>
      <w:snapToGrid w:val="0"/>
      <w:color w:val="000000"/>
      <w:sz w:val="36"/>
      <w:lang w:eastAsia="de-DE" w:bidi="en-US"/>
    </w:rPr>
  </w:style>
  <w:style w:type="paragraph" w:customStyle="1" w:styleId="MDPI13authornames">
    <w:name w:val="MDPI_1.3_authornames"/>
    <w:next w:val="MDPI14history"/>
    <w:qFormat/>
    <w:rsid w:val="00F57A1B"/>
    <w:pPr>
      <w:adjustRightInd w:val="0"/>
      <w:snapToGrid w:val="0"/>
      <w:spacing w:after="120" w:line="260" w:lineRule="atLeast"/>
    </w:pPr>
    <w:rPr>
      <w:rFonts w:ascii="Palatino Linotype" w:eastAsia="Times New Roman" w:hAnsi="Palatino Linotype"/>
      <w:b/>
      <w:color w:val="000000"/>
      <w:szCs w:val="22"/>
      <w:lang w:eastAsia="de-DE" w:bidi="en-US"/>
    </w:rPr>
  </w:style>
  <w:style w:type="paragraph" w:customStyle="1" w:styleId="MDPI14history">
    <w:name w:val="MDPI_1.4_history"/>
    <w:basedOn w:val="MDPI62Acknowledgments"/>
    <w:next w:val="MDPI15academiceditor"/>
    <w:qFormat/>
    <w:rsid w:val="00F57A1B"/>
    <w:pPr>
      <w:ind w:left="113"/>
      <w:jc w:val="left"/>
    </w:pPr>
    <w:rPr>
      <w:snapToGrid/>
    </w:rPr>
  </w:style>
  <w:style w:type="paragraph" w:customStyle="1" w:styleId="MDPI16affiliation">
    <w:name w:val="MDPI_1.6_affiliation"/>
    <w:qFormat/>
    <w:rsid w:val="00F57A1B"/>
    <w:pPr>
      <w:adjustRightInd w:val="0"/>
      <w:snapToGrid w:val="0"/>
      <w:spacing w:line="260" w:lineRule="atLeast"/>
      <w:ind w:left="311" w:hanging="198"/>
    </w:pPr>
    <w:rPr>
      <w:rFonts w:ascii="Palatino Linotype" w:eastAsia="Times New Roman" w:hAnsi="Palatino Linotype"/>
      <w:color w:val="000000"/>
      <w:sz w:val="18"/>
      <w:szCs w:val="18"/>
      <w:lang w:eastAsia="de-DE" w:bidi="en-US"/>
    </w:rPr>
  </w:style>
  <w:style w:type="paragraph" w:customStyle="1" w:styleId="MDPI17abstract">
    <w:name w:val="MDPI_1.7_abstract"/>
    <w:next w:val="Normal"/>
    <w:qFormat/>
    <w:rsid w:val="00F57A1B"/>
    <w:pPr>
      <w:adjustRightInd w:val="0"/>
      <w:snapToGrid w:val="0"/>
      <w:spacing w:before="240" w:line="260" w:lineRule="atLeast"/>
      <w:ind w:left="113"/>
      <w:jc w:val="both"/>
    </w:pPr>
    <w:rPr>
      <w:rFonts w:ascii="Palatino Linotype" w:eastAsia="Times New Roman" w:hAnsi="Palatino Linotype"/>
      <w:color w:val="000000"/>
      <w:szCs w:val="22"/>
      <w:lang w:eastAsia="de-DE" w:bidi="en-US"/>
    </w:rPr>
  </w:style>
  <w:style w:type="paragraph" w:customStyle="1" w:styleId="MDPI18keywords">
    <w:name w:val="MDPI_1.8_keywords"/>
    <w:next w:val="MDPI19classification"/>
    <w:qFormat/>
    <w:rsid w:val="00F57A1B"/>
    <w:pPr>
      <w:adjustRightInd w:val="0"/>
      <w:snapToGrid w:val="0"/>
      <w:spacing w:before="240" w:line="260" w:lineRule="atLeast"/>
      <w:ind w:left="113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19line">
    <w:name w:val="MDPI_1.9_line"/>
    <w:qFormat/>
    <w:rsid w:val="00F57A1B"/>
    <w:pPr>
      <w:pBdr>
        <w:bottom w:val="single" w:sz="6" w:space="1" w:color="auto"/>
      </w:pBdr>
      <w:spacing w:line="260" w:lineRule="atLeast"/>
      <w:jc w:val="both"/>
    </w:pPr>
    <w:rPr>
      <w:rFonts w:ascii="Palatino Linotype" w:eastAsia="Times New Roman" w:hAnsi="Palatino Linotype" w:cstheme="minorBidi"/>
      <w:color w:val="000000"/>
      <w:szCs w:val="24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5A5E33"/>
    <w:pPr>
      <w:adjustRightInd w:val="0"/>
      <w:snapToGrid w:val="0"/>
      <w:spacing w:line="300" w:lineRule="exact"/>
      <w:jc w:val="center"/>
    </w:pPr>
    <w:rPr>
      <w:rFonts w:ascii="Times New Roman" w:hAnsi="Times New Roman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59"/>
    <w:rsid w:val="005A5E3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5A5E3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5A5E33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styleId="Header">
    <w:name w:val="header"/>
    <w:basedOn w:val="Normal"/>
    <w:link w:val="HeaderChar"/>
    <w:uiPriority w:val="99"/>
    <w:rsid w:val="005A5E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5A5E33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customStyle="1" w:styleId="MDPIheaderjournallogo">
    <w:name w:val="MDPI_header_journal_logo"/>
    <w:qFormat/>
    <w:rsid w:val="00F57A1B"/>
    <w:pPr>
      <w:adjustRightInd w:val="0"/>
      <w:snapToGrid w:val="0"/>
      <w:spacing w:line="260" w:lineRule="atLeast"/>
      <w:jc w:val="both"/>
    </w:pPr>
    <w:rPr>
      <w:rFonts w:ascii="Palatino Linotype" w:eastAsia="Times New Roman" w:hAnsi="Palatino Linotype"/>
      <w:i/>
      <w:color w:val="000000"/>
      <w:sz w:val="24"/>
      <w:szCs w:val="22"/>
      <w:lang w:eastAsia="de-CH"/>
    </w:rPr>
  </w:style>
  <w:style w:type="paragraph" w:customStyle="1" w:styleId="MDPI32textnoindent">
    <w:name w:val="MDPI_3.2_text_no_indent"/>
    <w:qFormat/>
    <w:rsid w:val="00F57A1B"/>
    <w:pPr>
      <w:adjustRightInd w:val="0"/>
      <w:snapToGrid w:val="0"/>
      <w:spacing w:line="260" w:lineRule="atLeast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3textspaceafter">
    <w:name w:val="MDPI_3.3_text_space_after"/>
    <w:qFormat/>
    <w:rsid w:val="00F57A1B"/>
    <w:pPr>
      <w:spacing w:after="240" w:line="260" w:lineRule="atLeast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4textspacebefore">
    <w:name w:val="MDPI_3.4_text_space_before"/>
    <w:qFormat/>
    <w:rsid w:val="00F57A1B"/>
    <w:pPr>
      <w:spacing w:before="240" w:line="260" w:lineRule="atLeast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5textbeforelist">
    <w:name w:val="MDPI_3.5_text_before_list"/>
    <w:qFormat/>
    <w:rsid w:val="00F57A1B"/>
    <w:pPr>
      <w:spacing w:after="120" w:line="260" w:lineRule="atLeast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6textafterlist">
    <w:name w:val="MDPI_3.6_text_after_list"/>
    <w:qFormat/>
    <w:rsid w:val="00F57A1B"/>
    <w:pPr>
      <w:spacing w:before="120" w:line="260" w:lineRule="atLeast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7itemize">
    <w:name w:val="MDPI_3.7_itemize"/>
    <w:qFormat/>
    <w:rsid w:val="00F57A1B"/>
    <w:pPr>
      <w:numPr>
        <w:numId w:val="8"/>
      </w:numPr>
      <w:spacing w:line="260" w:lineRule="atLeast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8bullet">
    <w:name w:val="MDPI_3.8_bullet"/>
    <w:qFormat/>
    <w:rsid w:val="00F57A1B"/>
    <w:pPr>
      <w:numPr>
        <w:numId w:val="9"/>
      </w:numPr>
      <w:adjustRightInd w:val="0"/>
      <w:snapToGrid w:val="0"/>
      <w:spacing w:line="260" w:lineRule="atLeast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9equation">
    <w:name w:val="MDPI_3.9_equation"/>
    <w:qFormat/>
    <w:rsid w:val="00F57A1B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aequationnumber">
    <w:name w:val="MDPI_3.a_equation_number"/>
    <w:qFormat/>
    <w:rsid w:val="00F57A1B"/>
    <w:pPr>
      <w:spacing w:before="120" w:after="120"/>
      <w:jc w:val="right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62Acknowledgments">
    <w:name w:val="MDPI_6.2_Acknowledgments"/>
    <w:qFormat/>
    <w:rsid w:val="00F57A1B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/>
      <w:snapToGrid w:val="0"/>
      <w:color w:val="000000"/>
      <w:sz w:val="18"/>
      <w:lang w:eastAsia="de-DE" w:bidi="en-US"/>
    </w:rPr>
  </w:style>
  <w:style w:type="paragraph" w:customStyle="1" w:styleId="MDPI41tablecaption">
    <w:name w:val="MDPI_4.1_table_caption"/>
    <w:qFormat/>
    <w:rsid w:val="00F57A1B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 w:cstheme="minorBidi"/>
      <w:color w:val="000000"/>
      <w:sz w:val="18"/>
      <w:szCs w:val="22"/>
      <w:lang w:eastAsia="de-DE" w:bidi="en-US"/>
    </w:rPr>
  </w:style>
  <w:style w:type="paragraph" w:customStyle="1" w:styleId="MDPI42tablebody">
    <w:name w:val="MDPI_4.2_table_body"/>
    <w:qFormat/>
    <w:rsid w:val="001070E2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43tablefooter">
    <w:name w:val="MDPI_4.3_table_footer"/>
    <w:next w:val="MDPI31text"/>
    <w:qFormat/>
    <w:rsid w:val="00F57A1B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theme="minorBidi"/>
      <w:color w:val="000000"/>
      <w:sz w:val="18"/>
      <w:szCs w:val="22"/>
      <w:lang w:eastAsia="de-DE" w:bidi="en-US"/>
    </w:rPr>
  </w:style>
  <w:style w:type="paragraph" w:customStyle="1" w:styleId="MDPI51figurecaption">
    <w:name w:val="MDPI_5.1_figure_caption"/>
    <w:qFormat/>
    <w:rsid w:val="00F57A1B"/>
    <w:pPr>
      <w:adjustRightInd w:val="0"/>
      <w:snapToGrid w:val="0"/>
      <w:spacing w:before="120" w:after="240" w:line="260" w:lineRule="atLeast"/>
      <w:ind w:left="425" w:right="425"/>
      <w:jc w:val="both"/>
    </w:pPr>
    <w:rPr>
      <w:rFonts w:ascii="Palatino Linotype" w:eastAsia="Times New Roman" w:hAnsi="Palatino Linotype"/>
      <w:color w:val="000000"/>
      <w:sz w:val="18"/>
      <w:lang w:eastAsia="de-DE" w:bidi="en-US"/>
    </w:rPr>
  </w:style>
  <w:style w:type="paragraph" w:customStyle="1" w:styleId="MDPI52figure">
    <w:name w:val="MDPI_5.2_figure"/>
    <w:qFormat/>
    <w:rsid w:val="00F57A1B"/>
    <w:pPr>
      <w:adjustRightInd w:val="0"/>
      <w:snapToGrid w:val="0"/>
      <w:spacing w:before="240" w:after="120" w:line="260" w:lineRule="atLeast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61Supplementary">
    <w:name w:val="MDPI_6.1_Supplementary"/>
    <w:qFormat/>
    <w:rsid w:val="00F57A1B"/>
    <w:pPr>
      <w:spacing w:before="240" w:line="260" w:lineRule="atLeast"/>
      <w:jc w:val="both"/>
    </w:pPr>
    <w:rPr>
      <w:rFonts w:ascii="Palatino Linotype" w:eastAsia="Times New Roman" w:hAnsi="Palatino Linotype"/>
      <w:snapToGrid w:val="0"/>
      <w:color w:val="000000"/>
      <w:sz w:val="18"/>
      <w:lang w:eastAsia="en-US" w:bidi="en-US"/>
    </w:rPr>
  </w:style>
  <w:style w:type="paragraph" w:customStyle="1" w:styleId="MDPI63AuthorContributions">
    <w:name w:val="MDPI_6.3_AuthorContributions"/>
    <w:qFormat/>
    <w:rsid w:val="00F57A1B"/>
    <w:pPr>
      <w:spacing w:line="260" w:lineRule="atLeast"/>
      <w:jc w:val="both"/>
    </w:pPr>
    <w:rPr>
      <w:rFonts w:ascii="Palatino Linotype" w:hAnsi="Palatino Linotype"/>
      <w:snapToGrid w:val="0"/>
      <w:sz w:val="18"/>
      <w:lang w:eastAsia="en-US" w:bidi="en-US"/>
    </w:rPr>
  </w:style>
  <w:style w:type="paragraph" w:customStyle="1" w:styleId="MDPI64CoI">
    <w:name w:val="MDPI_6.4_CoI"/>
    <w:qFormat/>
    <w:rsid w:val="00F57A1B"/>
    <w:pPr>
      <w:adjustRightInd w:val="0"/>
      <w:snapToGrid w:val="0"/>
      <w:spacing w:before="120" w:after="120" w:line="260" w:lineRule="atLeast"/>
      <w:jc w:val="both"/>
    </w:pPr>
    <w:rPr>
      <w:rFonts w:ascii="Palatino Linotype" w:eastAsia="Times New Roman" w:hAnsi="Palatino Linotype"/>
      <w:snapToGrid w:val="0"/>
      <w:color w:val="000000"/>
      <w:sz w:val="18"/>
      <w:lang w:eastAsia="de-DE" w:bidi="en-US"/>
    </w:rPr>
  </w:style>
  <w:style w:type="paragraph" w:customStyle="1" w:styleId="MDPI81theorem">
    <w:name w:val="MDPI_8.1_theorem"/>
    <w:qFormat/>
    <w:rsid w:val="00F57A1B"/>
    <w:pPr>
      <w:spacing w:line="260" w:lineRule="atLeast"/>
      <w:jc w:val="both"/>
    </w:pPr>
    <w:rPr>
      <w:rFonts w:ascii="Palatino Linotype" w:eastAsia="Times New Roman" w:hAnsi="Palatino Linotype"/>
      <w:i/>
      <w:snapToGrid w:val="0"/>
      <w:color w:val="000000"/>
      <w:szCs w:val="22"/>
      <w:lang w:eastAsia="de-DE" w:bidi="en-US"/>
    </w:rPr>
  </w:style>
  <w:style w:type="paragraph" w:customStyle="1" w:styleId="MDPI82proof">
    <w:name w:val="MDPI_8.2_proof"/>
    <w:qFormat/>
    <w:rsid w:val="00F57A1B"/>
    <w:pPr>
      <w:spacing w:line="260" w:lineRule="atLeast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footerfirstpage">
    <w:name w:val="MDPI_footer_firstpage"/>
    <w:qFormat/>
    <w:rsid w:val="00F57A1B"/>
    <w:pPr>
      <w:tabs>
        <w:tab w:val="right" w:pos="8845"/>
      </w:tabs>
      <w:spacing w:line="160" w:lineRule="exact"/>
    </w:pPr>
    <w:rPr>
      <w:rFonts w:ascii="Palatino Linotype" w:eastAsia="Times New Roman" w:hAnsi="Palatino Linotype"/>
      <w:color w:val="000000"/>
      <w:sz w:val="16"/>
      <w:lang w:eastAsia="de-DE"/>
    </w:rPr>
  </w:style>
  <w:style w:type="paragraph" w:customStyle="1" w:styleId="MDPI31text">
    <w:name w:val="MDPI_3.1_text"/>
    <w:qFormat/>
    <w:rsid w:val="00F57A1B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23heading3">
    <w:name w:val="MDPI_2.3_heading3"/>
    <w:qFormat/>
    <w:rsid w:val="00F57A1B"/>
    <w:pPr>
      <w:adjustRightInd w:val="0"/>
      <w:snapToGrid w:val="0"/>
      <w:spacing w:before="240" w:after="120" w:line="260" w:lineRule="atLeast"/>
      <w:outlineLvl w:val="2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21heading1">
    <w:name w:val="MDPI_2.1_heading1"/>
    <w:qFormat/>
    <w:rsid w:val="00F57A1B"/>
    <w:pPr>
      <w:adjustRightInd w:val="0"/>
      <w:snapToGrid w:val="0"/>
      <w:spacing w:before="240" w:after="120" w:line="260" w:lineRule="atLeast"/>
      <w:jc w:val="both"/>
      <w:outlineLvl w:val="0"/>
    </w:pPr>
    <w:rPr>
      <w:rFonts w:ascii="Palatino Linotype" w:eastAsia="Times New Roman" w:hAnsi="Palatino Linotype"/>
      <w:b/>
      <w:snapToGrid w:val="0"/>
      <w:color w:val="000000"/>
      <w:szCs w:val="22"/>
      <w:lang w:eastAsia="de-DE" w:bidi="en-US"/>
    </w:rPr>
  </w:style>
  <w:style w:type="paragraph" w:customStyle="1" w:styleId="MDPI22heading2">
    <w:name w:val="MDPI_2.2_heading2"/>
    <w:qFormat/>
    <w:rsid w:val="00F57A1B"/>
    <w:pPr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/>
      <w:i/>
      <w:noProof/>
      <w:snapToGrid w:val="0"/>
      <w:color w:val="000000"/>
      <w:szCs w:val="22"/>
      <w:lang w:eastAsia="de-DE" w:bidi="en-US"/>
    </w:rPr>
  </w:style>
  <w:style w:type="paragraph" w:customStyle="1" w:styleId="MDPI71References">
    <w:name w:val="MDPI_7.1_References"/>
    <w:qFormat/>
    <w:rsid w:val="00F57A1B"/>
    <w:pPr>
      <w:numPr>
        <w:numId w:val="10"/>
      </w:numPr>
      <w:spacing w:line="260" w:lineRule="atLeast"/>
      <w:jc w:val="both"/>
    </w:pPr>
    <w:rPr>
      <w:rFonts w:ascii="Palatino Linotype" w:eastAsia="Times New Roman" w:hAnsi="Palatino Linotype"/>
      <w:snapToGrid w:val="0"/>
      <w:color w:val="000000"/>
      <w:sz w:val="18"/>
      <w:lang w:eastAsia="de-DE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E33"/>
    <w:pPr>
      <w:spacing w:line="240" w:lineRule="auto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A5E33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5A5E33"/>
  </w:style>
  <w:style w:type="table" w:customStyle="1" w:styleId="MDPI41threelinetable">
    <w:name w:val="MDPI_4.1_three_line_table"/>
    <w:basedOn w:val="TableNormal"/>
    <w:uiPriority w:val="99"/>
    <w:rsid w:val="00F57A1B"/>
    <w:pPr>
      <w:adjustRightInd w:val="0"/>
      <w:snapToGrid w:val="0"/>
      <w:jc w:val="center"/>
    </w:pPr>
    <w:rPr>
      <w:rFonts w:ascii="Palatino Linotype" w:eastAsiaTheme="minorEastAsia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unhideWhenUsed/>
    <w:rsid w:val="00B10130"/>
    <w:rPr>
      <w:color w:val="0563C1"/>
      <w:u w:val="single"/>
    </w:rPr>
  </w:style>
  <w:style w:type="character" w:customStyle="1" w:styleId="1">
    <w:name w:val="未处理的提及1"/>
    <w:uiPriority w:val="99"/>
    <w:semiHidden/>
    <w:unhideWhenUsed/>
    <w:rsid w:val="004A6383"/>
    <w:rPr>
      <w:color w:val="605E5C"/>
      <w:shd w:val="clear" w:color="auto" w:fill="E1DFDD"/>
    </w:rPr>
  </w:style>
  <w:style w:type="table" w:styleId="PlainTable4">
    <w:name w:val="Plain Table 4"/>
    <w:basedOn w:val="TableNormal"/>
    <w:uiPriority w:val="44"/>
    <w:rsid w:val="00AD1B0C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15academiceditor">
    <w:name w:val="MDPI_1.5_academic_editor"/>
    <w:qFormat/>
    <w:rsid w:val="00F57A1B"/>
    <w:pPr>
      <w:adjustRightInd w:val="0"/>
      <w:snapToGrid w:val="0"/>
      <w:spacing w:line="260" w:lineRule="atLeast"/>
      <w:ind w:left="113"/>
    </w:pPr>
    <w:rPr>
      <w:rFonts w:ascii="Palatino Linotype" w:eastAsia="Times New Roman" w:hAnsi="Palatino Linotype"/>
      <w:color w:val="000000"/>
      <w:sz w:val="18"/>
      <w:szCs w:val="22"/>
      <w:lang w:eastAsia="de-DE" w:bidi="en-US"/>
    </w:rPr>
  </w:style>
  <w:style w:type="paragraph" w:customStyle="1" w:styleId="MDPI19classification">
    <w:name w:val="MDPI_1.9_classification"/>
    <w:qFormat/>
    <w:rsid w:val="00F57A1B"/>
    <w:pPr>
      <w:spacing w:before="240" w:line="260" w:lineRule="atLeast"/>
      <w:ind w:left="113"/>
      <w:jc w:val="both"/>
    </w:pPr>
    <w:rPr>
      <w:rFonts w:ascii="Palatino Linotype" w:eastAsia="Times New Roman" w:hAnsi="Palatino Linotype"/>
      <w:b/>
      <w:color w:val="000000"/>
      <w:szCs w:val="22"/>
      <w:lang w:eastAsia="de-DE" w:bidi="en-US"/>
    </w:rPr>
  </w:style>
  <w:style w:type="paragraph" w:customStyle="1" w:styleId="MDPI411onetablecaption">
    <w:name w:val="MDPI_4.1.1_one_table_caption"/>
    <w:qFormat/>
    <w:rsid w:val="00F57A1B"/>
    <w:pPr>
      <w:adjustRightInd w:val="0"/>
      <w:snapToGrid w:val="0"/>
      <w:spacing w:before="240" w:after="120" w:line="260" w:lineRule="atLeast"/>
      <w:jc w:val="center"/>
    </w:pPr>
    <w:rPr>
      <w:rFonts w:ascii="Palatino Linotype" w:eastAsiaTheme="minorEastAsia" w:hAnsi="Palatino Linotype" w:cstheme="minorBidi"/>
      <w:noProof/>
      <w:color w:val="000000"/>
      <w:sz w:val="18"/>
      <w:szCs w:val="22"/>
      <w:lang w:bidi="en-US"/>
    </w:rPr>
  </w:style>
  <w:style w:type="paragraph" w:customStyle="1" w:styleId="MDPI511onefigurecaption">
    <w:name w:val="MDPI_5.1.1_one_figure_caption"/>
    <w:qFormat/>
    <w:rsid w:val="00F57A1B"/>
    <w:pPr>
      <w:adjustRightInd w:val="0"/>
      <w:snapToGrid w:val="0"/>
      <w:spacing w:before="240" w:after="120" w:line="260" w:lineRule="atLeast"/>
      <w:jc w:val="center"/>
    </w:pPr>
    <w:rPr>
      <w:rFonts w:ascii="Palatino Linotype" w:eastAsiaTheme="minorEastAsia" w:hAnsi="Palatino Linotype"/>
      <w:noProof/>
      <w:color w:val="000000"/>
      <w:sz w:val="18"/>
      <w:lang w:bidi="en-US"/>
    </w:rPr>
  </w:style>
  <w:style w:type="paragraph" w:customStyle="1" w:styleId="MDPI72Copyright">
    <w:name w:val="MDPI_7.2_Copyright"/>
    <w:qFormat/>
    <w:rsid w:val="00F57A1B"/>
    <w:pPr>
      <w:adjustRightInd w:val="0"/>
      <w:snapToGrid w:val="0"/>
      <w:spacing w:before="400" w:line="260" w:lineRule="atLeast"/>
      <w:jc w:val="both"/>
    </w:pPr>
    <w:rPr>
      <w:rFonts w:ascii="Palatino Linotype" w:eastAsia="Times New Roman" w:hAnsi="Palatino Linotype"/>
      <w:noProof/>
      <w:snapToGrid w:val="0"/>
      <w:color w:val="000000"/>
      <w:spacing w:val="-2"/>
      <w:sz w:val="18"/>
      <w:lang w:val="en-GB" w:eastAsia="en-GB"/>
    </w:rPr>
  </w:style>
  <w:style w:type="paragraph" w:customStyle="1" w:styleId="MDPI73CopyrightImage">
    <w:name w:val="MDPI_7.3_CopyrightImage"/>
    <w:rsid w:val="00F57A1B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/>
      <w:color w:val="000000"/>
      <w:lang w:eastAsia="de-CH"/>
    </w:rPr>
  </w:style>
  <w:style w:type="paragraph" w:customStyle="1" w:styleId="MDPIequationFram">
    <w:name w:val="MDPI_equationFram"/>
    <w:qFormat/>
    <w:rsid w:val="00F57A1B"/>
    <w:pPr>
      <w:adjustRightInd w:val="0"/>
      <w:snapToGrid w:val="0"/>
      <w:spacing w:before="120" w:after="120"/>
      <w:jc w:val="center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footer">
    <w:name w:val="MDPI_footer"/>
    <w:qFormat/>
    <w:rsid w:val="00F57A1B"/>
    <w:pPr>
      <w:adjustRightInd w:val="0"/>
      <w:snapToGrid w:val="0"/>
      <w:spacing w:before="120" w:line="260" w:lineRule="atLeast"/>
      <w:jc w:val="center"/>
    </w:pPr>
    <w:rPr>
      <w:rFonts w:ascii="Palatino Linotype" w:eastAsia="Times New Roman" w:hAnsi="Palatino Linotype"/>
      <w:color w:val="000000"/>
      <w:lang w:eastAsia="de-DE"/>
    </w:rPr>
  </w:style>
  <w:style w:type="paragraph" w:customStyle="1" w:styleId="MDPIheader">
    <w:name w:val="MDPI_header"/>
    <w:qFormat/>
    <w:rsid w:val="00F57A1B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iCs/>
      <w:color w:val="000000"/>
      <w:sz w:val="16"/>
      <w:lang w:eastAsia="de-DE"/>
    </w:rPr>
  </w:style>
  <w:style w:type="paragraph" w:customStyle="1" w:styleId="MDPIheadercitation">
    <w:name w:val="MDPI_header_citation"/>
    <w:rsid w:val="00F57A1B"/>
    <w:pPr>
      <w:spacing w:after="240"/>
    </w:pPr>
    <w:rPr>
      <w:rFonts w:ascii="Palatino Linotype" w:eastAsia="Times New Roman" w:hAnsi="Palatino Linotype"/>
      <w:snapToGrid w:val="0"/>
      <w:color w:val="000000"/>
      <w:sz w:val="18"/>
      <w:lang w:eastAsia="de-DE" w:bidi="en-US"/>
    </w:rPr>
  </w:style>
  <w:style w:type="paragraph" w:customStyle="1" w:styleId="MDPIheadermdpilogo">
    <w:name w:val="MDPI_header_mdpi_logo"/>
    <w:qFormat/>
    <w:rsid w:val="00F57A1B"/>
    <w:pPr>
      <w:adjustRightInd w:val="0"/>
      <w:snapToGrid w:val="0"/>
      <w:spacing w:line="260" w:lineRule="atLeast"/>
      <w:jc w:val="right"/>
    </w:pPr>
    <w:rPr>
      <w:rFonts w:ascii="Palatino Linotype" w:eastAsia="Times New Roman" w:hAnsi="Palatino Linotype"/>
      <w:color w:val="000000"/>
      <w:sz w:val="24"/>
      <w:szCs w:val="22"/>
      <w:lang w:eastAsia="de-CH"/>
    </w:rPr>
  </w:style>
  <w:style w:type="paragraph" w:customStyle="1" w:styleId="MDPItext">
    <w:name w:val="MDPI_text"/>
    <w:qFormat/>
    <w:rsid w:val="00F57A1B"/>
    <w:pPr>
      <w:spacing w:line="260" w:lineRule="atLeast"/>
      <w:ind w:left="425" w:right="425" w:firstLine="284"/>
      <w:jc w:val="both"/>
    </w:pPr>
    <w:rPr>
      <w:rFonts w:ascii="Times New Roman" w:eastAsia="Times New Roman" w:hAnsi="Times New Roman"/>
      <w:noProof/>
      <w:snapToGrid w:val="0"/>
      <w:color w:val="000000"/>
      <w:sz w:val="22"/>
      <w:szCs w:val="22"/>
      <w:lang w:eastAsia="de-DE" w:bidi="en-US"/>
    </w:rPr>
  </w:style>
  <w:style w:type="paragraph" w:customStyle="1" w:styleId="MDPItitle">
    <w:name w:val="MDPI_title"/>
    <w:qFormat/>
    <w:rsid w:val="00F57A1B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b/>
      <w:snapToGrid w:val="0"/>
      <w:color w:val="000000"/>
      <w:sz w:val="36"/>
      <w:lang w:eastAsia="de-DE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B3C5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3C5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3C55"/>
    <w:rPr>
      <w:rFonts w:ascii="Times New Roman" w:eastAsia="Times New Roman" w:hAnsi="Times New Roman"/>
      <w:color w:val="000000"/>
      <w:sz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iso-8859-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first\toxins-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16665A8D-B021-4FD6-8DEA-F5539A72A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toxins-template</Template>
  <TotalTime>11</TotalTime>
  <Pages>3</Pages>
  <Words>418</Words>
  <Characters>2635</Characters>
  <Application>Microsoft Office Word</Application>
  <DocSecurity>0</DocSecurity>
  <Lines>168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</vt:lpstr>
    </vt:vector>
  </TitlesOfParts>
  <Company/>
  <LinksUpToDate>false</LinksUpToDate>
  <CharactersWithSpaces>2910</CharactersWithSpaces>
  <SharedDoc>false</SharedDoc>
  <HLinks>
    <vt:vector size="6" baseType="variant">
      <vt:variant>
        <vt:i4>6094915</vt:i4>
      </vt:variant>
      <vt:variant>
        <vt:i4>0</vt:i4>
      </vt:variant>
      <vt:variant>
        <vt:i4>0</vt:i4>
      </vt:variant>
      <vt:variant>
        <vt:i4>5</vt:i4>
      </vt:variant>
      <vt:variant>
        <vt:lpwstr>http://img.mdpi.org/data/contributor-role-instruction.pdf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MDPI</dc:creator>
  <cp:keywords/>
  <dc:description/>
  <cp:lastModifiedBy>MDPI-05</cp:lastModifiedBy>
  <cp:revision>9</cp:revision>
  <cp:lastPrinted>2020-08-26T11:16:00Z</cp:lastPrinted>
  <dcterms:created xsi:type="dcterms:W3CDTF">2020-08-18T02:48:00Z</dcterms:created>
  <dcterms:modified xsi:type="dcterms:W3CDTF">2020-09-14T11:33:00Z</dcterms:modified>
</cp:coreProperties>
</file>