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7E4DCA" w14:textId="77777777" w:rsidR="006D27F5" w:rsidRPr="000C4640" w:rsidRDefault="006D27F5" w:rsidP="00387E25">
      <w:pPr>
        <w:pStyle w:val="MDPI11articletype"/>
        <w:rPr>
          <w:color w:val="auto"/>
        </w:rPr>
      </w:pPr>
      <w:r w:rsidRPr="000C4640">
        <w:rPr>
          <w:color w:val="auto"/>
        </w:rPr>
        <w:t>Article</w:t>
      </w:r>
    </w:p>
    <w:p w14:paraId="277B171A" w14:textId="77777777" w:rsidR="006D27F5" w:rsidRPr="000C4640" w:rsidRDefault="006D27F5" w:rsidP="00387E25">
      <w:pPr>
        <w:pStyle w:val="MDPI12title"/>
        <w:rPr>
          <w:color w:val="auto"/>
        </w:rPr>
      </w:pPr>
      <w:r w:rsidRPr="000C4640">
        <w:rPr>
          <w:color w:val="auto"/>
        </w:rPr>
        <w:t>Selective Targeting of Cancer Stem Cells (CSCs) Based on Photodynamic Therapy (PDT) Penetration Depth Inhibits Colon Polyp Formation in Mice</w:t>
      </w:r>
    </w:p>
    <w:p w14:paraId="3831F652" w14:textId="77777777" w:rsidR="006D27F5" w:rsidRPr="000C4640" w:rsidRDefault="006D27F5" w:rsidP="00387E25">
      <w:pPr>
        <w:pStyle w:val="MDPI13authornames"/>
        <w:rPr>
          <w:color w:val="auto"/>
        </w:rPr>
      </w:pPr>
      <w:r w:rsidRPr="000C4640">
        <w:rPr>
          <w:color w:val="auto"/>
        </w:rPr>
        <w:t xml:space="preserve">Jun Ki Kim </w:t>
      </w:r>
      <w:r w:rsidRPr="000C4640">
        <w:rPr>
          <w:color w:val="auto"/>
          <w:vertAlign w:val="superscript"/>
        </w:rPr>
        <w:t>1,</w:t>
      </w:r>
      <w:proofErr w:type="gramStart"/>
      <w:r w:rsidRPr="000C4640">
        <w:rPr>
          <w:color w:val="auto"/>
          <w:vertAlign w:val="superscript"/>
        </w:rPr>
        <w:t>2,†</w:t>
      </w:r>
      <w:proofErr w:type="gramEnd"/>
      <w:r w:rsidRPr="000C4640">
        <w:rPr>
          <w:color w:val="auto"/>
        </w:rPr>
        <w:t xml:space="preserve">, Mi Ran Byun </w:t>
      </w:r>
      <w:r w:rsidRPr="000C4640">
        <w:rPr>
          <w:color w:val="auto"/>
          <w:vertAlign w:val="superscript"/>
        </w:rPr>
        <w:t>3,†</w:t>
      </w:r>
      <w:r w:rsidRPr="000C4640">
        <w:rPr>
          <w:color w:val="auto"/>
        </w:rPr>
        <w:t xml:space="preserve">, Chi </w:t>
      </w:r>
      <w:proofErr w:type="spellStart"/>
      <w:r w:rsidRPr="000C4640">
        <w:rPr>
          <w:color w:val="auto"/>
        </w:rPr>
        <w:t>Hoon</w:t>
      </w:r>
      <w:proofErr w:type="spellEnd"/>
      <w:r w:rsidRPr="000C4640">
        <w:rPr>
          <w:color w:val="auto"/>
        </w:rPr>
        <w:t xml:space="preserve"> </w:t>
      </w:r>
      <w:proofErr w:type="spellStart"/>
      <w:r w:rsidRPr="000C4640">
        <w:rPr>
          <w:color w:val="auto"/>
        </w:rPr>
        <w:t>Maeng</w:t>
      </w:r>
      <w:proofErr w:type="spellEnd"/>
      <w:r w:rsidRPr="000C4640">
        <w:rPr>
          <w:color w:val="auto"/>
        </w:rPr>
        <w:t xml:space="preserve"> </w:t>
      </w:r>
      <w:r w:rsidRPr="000C4640">
        <w:rPr>
          <w:color w:val="auto"/>
          <w:vertAlign w:val="superscript"/>
        </w:rPr>
        <w:t>4</w:t>
      </w:r>
      <w:r w:rsidRPr="000C4640">
        <w:rPr>
          <w:color w:val="auto"/>
        </w:rPr>
        <w:t xml:space="preserve">, Yi Rang Kim </w:t>
      </w:r>
      <w:r w:rsidRPr="000C4640">
        <w:rPr>
          <w:color w:val="auto"/>
          <w:vertAlign w:val="superscript"/>
        </w:rPr>
        <w:t>5,6,</w:t>
      </w:r>
      <w:r w:rsidRPr="000C4640">
        <w:rPr>
          <w:color w:val="auto"/>
        </w:rPr>
        <w:t xml:space="preserve">* and </w:t>
      </w:r>
      <w:proofErr w:type="spellStart"/>
      <w:r w:rsidRPr="000C4640">
        <w:rPr>
          <w:color w:val="auto"/>
        </w:rPr>
        <w:t>Jin</w:t>
      </w:r>
      <w:proofErr w:type="spellEnd"/>
      <w:r w:rsidRPr="000C4640">
        <w:rPr>
          <w:color w:val="auto"/>
        </w:rPr>
        <w:t xml:space="preserve"> Woo Choi </w:t>
      </w:r>
      <w:r w:rsidRPr="000C4640">
        <w:rPr>
          <w:color w:val="auto"/>
          <w:vertAlign w:val="superscript"/>
        </w:rPr>
        <w:t>3,</w:t>
      </w:r>
      <w:r w:rsidRPr="000C4640">
        <w:rPr>
          <w:color w:val="auto"/>
        </w:rPr>
        <w:t>*</w:t>
      </w:r>
    </w:p>
    <w:p w14:paraId="6FC37244" w14:textId="5215989E" w:rsidR="006D27F5" w:rsidRPr="000C4640" w:rsidRDefault="006D27F5" w:rsidP="00387E25">
      <w:pPr>
        <w:pStyle w:val="MDPI16affiliation"/>
        <w:rPr>
          <w:color w:val="auto"/>
        </w:rPr>
      </w:pPr>
      <w:r w:rsidRPr="000C4640">
        <w:rPr>
          <w:color w:val="auto"/>
          <w:vertAlign w:val="superscript"/>
        </w:rPr>
        <w:t>1</w:t>
      </w:r>
      <w:r w:rsidRPr="000C4640">
        <w:rPr>
          <w:color w:val="auto"/>
        </w:rPr>
        <w:tab/>
        <w:t xml:space="preserve">Biomedical Engineering Research Center, </w:t>
      </w:r>
      <w:proofErr w:type="spellStart"/>
      <w:r w:rsidRPr="000C4640">
        <w:rPr>
          <w:color w:val="auto"/>
        </w:rPr>
        <w:t>Asan</w:t>
      </w:r>
      <w:proofErr w:type="spellEnd"/>
      <w:r w:rsidRPr="000C4640">
        <w:rPr>
          <w:color w:val="auto"/>
        </w:rPr>
        <w:t xml:space="preserve"> Institute for Life Sciences, </w:t>
      </w:r>
      <w:proofErr w:type="spellStart"/>
      <w:r w:rsidRPr="000C4640">
        <w:rPr>
          <w:color w:val="auto"/>
        </w:rPr>
        <w:t>Asan</w:t>
      </w:r>
      <w:proofErr w:type="spellEnd"/>
      <w:r w:rsidRPr="000C4640">
        <w:rPr>
          <w:color w:val="auto"/>
        </w:rPr>
        <w:t xml:space="preserve"> Medical Center, Seoul</w:t>
      </w:r>
      <w:r w:rsidR="006929DA" w:rsidRPr="000C4640">
        <w:rPr>
          <w:color w:val="auto"/>
        </w:rPr>
        <w:t xml:space="preserve"> 05505</w:t>
      </w:r>
      <w:r w:rsidRPr="000C4640">
        <w:rPr>
          <w:color w:val="auto"/>
        </w:rPr>
        <w:t xml:space="preserve">, Korea; </w:t>
      </w:r>
      <w:r w:rsidR="00F22233" w:rsidRPr="000C4640">
        <w:rPr>
          <w:color w:val="auto"/>
        </w:rPr>
        <w:t xml:space="preserve">kim@amc.seoul.kr </w:t>
      </w:r>
    </w:p>
    <w:p w14:paraId="380389AC" w14:textId="002A3D16" w:rsidR="006D27F5" w:rsidRPr="000C4640" w:rsidRDefault="006D27F5" w:rsidP="00387E25">
      <w:pPr>
        <w:pStyle w:val="MDPI16affiliation"/>
        <w:rPr>
          <w:color w:val="auto"/>
        </w:rPr>
      </w:pPr>
      <w:r w:rsidRPr="000C4640">
        <w:rPr>
          <w:color w:val="auto"/>
          <w:vertAlign w:val="superscript"/>
        </w:rPr>
        <w:t>2</w:t>
      </w:r>
      <w:r w:rsidRPr="000C4640">
        <w:rPr>
          <w:color w:val="auto"/>
        </w:rPr>
        <w:tab/>
        <w:t>Department of Convergence Medicine, University of Ulsan College of Medicine, Seoul</w:t>
      </w:r>
      <w:r w:rsidR="00A0492D" w:rsidRPr="000C4640">
        <w:rPr>
          <w:color w:val="auto"/>
        </w:rPr>
        <w:t xml:space="preserve"> </w:t>
      </w:r>
      <w:r w:rsidR="006929DA" w:rsidRPr="000C4640">
        <w:rPr>
          <w:color w:val="auto"/>
        </w:rPr>
        <w:t>05505</w:t>
      </w:r>
      <w:r w:rsidRPr="000C4640">
        <w:rPr>
          <w:color w:val="auto"/>
        </w:rPr>
        <w:t>, Korea</w:t>
      </w:r>
    </w:p>
    <w:p w14:paraId="7AC565C5" w14:textId="32DB92F1" w:rsidR="006D27F5" w:rsidRPr="000C4640" w:rsidRDefault="006D27F5" w:rsidP="00387E25">
      <w:pPr>
        <w:pStyle w:val="MDPI16affiliation"/>
        <w:rPr>
          <w:color w:val="auto"/>
        </w:rPr>
      </w:pPr>
      <w:r w:rsidRPr="000C4640">
        <w:rPr>
          <w:color w:val="auto"/>
          <w:vertAlign w:val="superscript"/>
        </w:rPr>
        <w:t>3</w:t>
      </w:r>
      <w:r w:rsidRPr="000C4640">
        <w:rPr>
          <w:color w:val="auto"/>
        </w:rPr>
        <w:tab/>
        <w:t xml:space="preserve">Department of Pharmacology, College of Pharmacy, Kyung </w:t>
      </w:r>
      <w:proofErr w:type="spellStart"/>
      <w:r w:rsidRPr="000C4640">
        <w:rPr>
          <w:color w:val="auto"/>
        </w:rPr>
        <w:t>Hee</w:t>
      </w:r>
      <w:proofErr w:type="spellEnd"/>
      <w:r w:rsidRPr="000C4640">
        <w:rPr>
          <w:color w:val="auto"/>
        </w:rPr>
        <w:t xml:space="preserve"> University, Seoul</w:t>
      </w:r>
      <w:r w:rsidR="006929DA" w:rsidRPr="000C4640">
        <w:rPr>
          <w:color w:val="auto"/>
        </w:rPr>
        <w:t xml:space="preserve"> 02447</w:t>
      </w:r>
      <w:r w:rsidR="00A0492D" w:rsidRPr="000C4640">
        <w:rPr>
          <w:color w:val="auto"/>
        </w:rPr>
        <w:t xml:space="preserve">, </w:t>
      </w:r>
      <w:r w:rsidRPr="000C4640">
        <w:rPr>
          <w:color w:val="auto"/>
        </w:rPr>
        <w:t xml:space="preserve">Korea; </w:t>
      </w:r>
      <w:r w:rsidR="00F22233" w:rsidRPr="000C4640">
        <w:rPr>
          <w:color w:val="auto"/>
        </w:rPr>
        <w:t xml:space="preserve">bml1230@naver.com </w:t>
      </w:r>
    </w:p>
    <w:p w14:paraId="01DE320D" w14:textId="431543B8" w:rsidR="006D27F5" w:rsidRPr="000C4640" w:rsidRDefault="006D27F5" w:rsidP="00387E25">
      <w:pPr>
        <w:pStyle w:val="MDPI16affiliation"/>
        <w:rPr>
          <w:color w:val="auto"/>
        </w:rPr>
      </w:pPr>
      <w:r w:rsidRPr="000C4640">
        <w:rPr>
          <w:color w:val="auto"/>
          <w:vertAlign w:val="superscript"/>
        </w:rPr>
        <w:t>4</w:t>
      </w:r>
      <w:r w:rsidRPr="000C4640">
        <w:rPr>
          <w:color w:val="auto"/>
        </w:rPr>
        <w:tab/>
        <w:t xml:space="preserve">Department of </w:t>
      </w:r>
      <w:proofErr w:type="spellStart"/>
      <w:r w:rsidRPr="000C4640">
        <w:rPr>
          <w:color w:val="auto"/>
        </w:rPr>
        <w:t>Hemato</w:t>
      </w:r>
      <w:proofErr w:type="spellEnd"/>
      <w:r w:rsidRPr="000C4640">
        <w:rPr>
          <w:color w:val="auto"/>
        </w:rPr>
        <w:t xml:space="preserve">-Oncology, College of Medicine, Kyung </w:t>
      </w:r>
      <w:proofErr w:type="spellStart"/>
      <w:r w:rsidRPr="000C4640">
        <w:rPr>
          <w:color w:val="auto"/>
        </w:rPr>
        <w:t>Hee</w:t>
      </w:r>
      <w:proofErr w:type="spellEnd"/>
      <w:r w:rsidRPr="000C4640">
        <w:rPr>
          <w:color w:val="auto"/>
        </w:rPr>
        <w:t xml:space="preserve"> University, Seoul</w:t>
      </w:r>
      <w:r w:rsidR="006929DA" w:rsidRPr="000C4640">
        <w:rPr>
          <w:color w:val="auto"/>
        </w:rPr>
        <w:t xml:space="preserve"> 02447</w:t>
      </w:r>
      <w:r w:rsidR="00A0492D" w:rsidRPr="000C4640">
        <w:rPr>
          <w:color w:val="auto"/>
        </w:rPr>
        <w:t xml:space="preserve">, </w:t>
      </w:r>
      <w:r w:rsidRPr="000C4640">
        <w:rPr>
          <w:color w:val="auto"/>
        </w:rPr>
        <w:t xml:space="preserve">Korea; </w:t>
      </w:r>
      <w:r w:rsidR="00F22233" w:rsidRPr="000C4640">
        <w:rPr>
          <w:color w:val="auto"/>
        </w:rPr>
        <w:t xml:space="preserve">mchihoon@khu.ac.kr </w:t>
      </w:r>
    </w:p>
    <w:p w14:paraId="4432DD63" w14:textId="516A1CEE" w:rsidR="006D27F5" w:rsidRPr="000C4640" w:rsidRDefault="006D27F5" w:rsidP="00387E25">
      <w:pPr>
        <w:pStyle w:val="MDPI16affiliation"/>
        <w:rPr>
          <w:color w:val="auto"/>
        </w:rPr>
      </w:pPr>
      <w:r w:rsidRPr="000C4640">
        <w:rPr>
          <w:color w:val="auto"/>
          <w:vertAlign w:val="superscript"/>
        </w:rPr>
        <w:t>5</w:t>
      </w:r>
      <w:r w:rsidRPr="000C4640">
        <w:rPr>
          <w:color w:val="auto"/>
        </w:rPr>
        <w:tab/>
        <w:t xml:space="preserve">Department of </w:t>
      </w:r>
      <w:proofErr w:type="spellStart"/>
      <w:r w:rsidRPr="000C4640">
        <w:rPr>
          <w:color w:val="auto"/>
        </w:rPr>
        <w:t>Hemato</w:t>
      </w:r>
      <w:proofErr w:type="spellEnd"/>
      <w:r w:rsidRPr="000C4640">
        <w:rPr>
          <w:color w:val="auto"/>
        </w:rPr>
        <w:t xml:space="preserve">-Oncology, </w:t>
      </w:r>
      <w:proofErr w:type="spellStart"/>
      <w:r w:rsidRPr="000C4640">
        <w:rPr>
          <w:color w:val="auto"/>
        </w:rPr>
        <w:t>Yuseong</w:t>
      </w:r>
      <w:proofErr w:type="spellEnd"/>
      <w:r w:rsidRPr="000C4640">
        <w:rPr>
          <w:color w:val="auto"/>
        </w:rPr>
        <w:t xml:space="preserve"> Sun Hospital, Daejeon</w:t>
      </w:r>
      <w:r w:rsidR="006929DA" w:rsidRPr="000C4640">
        <w:rPr>
          <w:color w:val="auto"/>
        </w:rPr>
        <w:t xml:space="preserve"> 34084</w:t>
      </w:r>
      <w:r w:rsidRPr="000C4640">
        <w:rPr>
          <w:color w:val="auto"/>
        </w:rPr>
        <w:t>, Korea</w:t>
      </w:r>
    </w:p>
    <w:p w14:paraId="6E63EF70" w14:textId="6EE4AA74" w:rsidR="006D27F5" w:rsidRPr="000C4640" w:rsidRDefault="006D27F5" w:rsidP="00387E25">
      <w:pPr>
        <w:pStyle w:val="MDPI16affiliation"/>
        <w:rPr>
          <w:color w:val="auto"/>
        </w:rPr>
      </w:pPr>
      <w:r w:rsidRPr="000C4640">
        <w:rPr>
          <w:color w:val="auto"/>
          <w:vertAlign w:val="superscript"/>
        </w:rPr>
        <w:t>6</w:t>
      </w:r>
      <w:r w:rsidRPr="000C4640">
        <w:rPr>
          <w:color w:val="auto"/>
        </w:rPr>
        <w:tab/>
      </w:r>
      <w:proofErr w:type="spellStart"/>
      <w:r w:rsidRPr="000C4640">
        <w:rPr>
          <w:color w:val="auto"/>
        </w:rPr>
        <w:t>Oncocross</w:t>
      </w:r>
      <w:proofErr w:type="spellEnd"/>
      <w:r w:rsidRPr="000C4640">
        <w:rPr>
          <w:color w:val="auto"/>
        </w:rPr>
        <w:t xml:space="preserve"> Ltd</w:t>
      </w:r>
      <w:r w:rsidR="00F52611" w:rsidRPr="000C4640">
        <w:rPr>
          <w:color w:val="auto"/>
        </w:rPr>
        <w:t>.</w:t>
      </w:r>
      <w:r w:rsidRPr="000C4640">
        <w:rPr>
          <w:color w:val="auto"/>
        </w:rPr>
        <w:t>, Seoul</w:t>
      </w:r>
      <w:r w:rsidR="006929DA" w:rsidRPr="000C4640">
        <w:rPr>
          <w:color w:val="auto"/>
        </w:rPr>
        <w:t xml:space="preserve"> 04168</w:t>
      </w:r>
      <w:r w:rsidR="00A0492D" w:rsidRPr="000C4640">
        <w:rPr>
          <w:color w:val="auto"/>
        </w:rPr>
        <w:t xml:space="preserve">, </w:t>
      </w:r>
      <w:r w:rsidRPr="000C4640">
        <w:rPr>
          <w:color w:val="auto"/>
        </w:rPr>
        <w:t>Korea</w:t>
      </w:r>
    </w:p>
    <w:p w14:paraId="7B7B518F" w14:textId="0F1599C8" w:rsidR="002629A3" w:rsidRPr="000C4640" w:rsidRDefault="006D27F5" w:rsidP="002629A3">
      <w:pPr>
        <w:pStyle w:val="MDPI16affiliation"/>
        <w:rPr>
          <w:color w:val="auto"/>
        </w:rPr>
      </w:pPr>
      <w:r w:rsidRPr="000C4640">
        <w:rPr>
          <w:b/>
          <w:color w:val="auto"/>
        </w:rPr>
        <w:t>*</w:t>
      </w:r>
      <w:r w:rsidRPr="000C4640">
        <w:rPr>
          <w:color w:val="auto"/>
        </w:rPr>
        <w:tab/>
        <w:t xml:space="preserve">Correspondence: </w:t>
      </w:r>
      <w:r w:rsidR="00F22233" w:rsidRPr="000C4640">
        <w:rPr>
          <w:color w:val="auto"/>
        </w:rPr>
        <w:t xml:space="preserve">99yirang@gmail.com </w:t>
      </w:r>
      <w:r w:rsidRPr="000C4640">
        <w:rPr>
          <w:color w:val="auto"/>
        </w:rPr>
        <w:t>(Y.R.K</w:t>
      </w:r>
      <w:r w:rsidR="0051283A" w:rsidRPr="000C4640">
        <w:rPr>
          <w:color w:val="auto"/>
        </w:rPr>
        <w:t>.</w:t>
      </w:r>
      <w:r w:rsidRPr="000C4640">
        <w:rPr>
          <w:color w:val="auto"/>
        </w:rPr>
        <w:t xml:space="preserve">); </w:t>
      </w:r>
      <w:r w:rsidR="00F22233" w:rsidRPr="000C4640">
        <w:rPr>
          <w:color w:val="auto"/>
        </w:rPr>
        <w:t xml:space="preserve">jinwoo.ch@khu.ac.kr </w:t>
      </w:r>
      <w:r w:rsidRPr="000C4640">
        <w:rPr>
          <w:color w:val="auto"/>
        </w:rPr>
        <w:t>(J.W.C.); Tel.: +82</w:t>
      </w:r>
      <w:r w:rsidR="00F52611" w:rsidRPr="000C4640">
        <w:rPr>
          <w:color w:val="auto"/>
        </w:rPr>
        <w:t>-</w:t>
      </w:r>
      <w:r w:rsidRPr="000C4640">
        <w:rPr>
          <w:color w:val="auto"/>
        </w:rPr>
        <w:t>10</w:t>
      </w:r>
      <w:r w:rsidR="00F52611" w:rsidRPr="000C4640">
        <w:rPr>
          <w:color w:val="auto"/>
        </w:rPr>
        <w:t>-</w:t>
      </w:r>
      <w:r w:rsidRPr="000C4640">
        <w:rPr>
          <w:color w:val="auto"/>
        </w:rPr>
        <w:t>4047</w:t>
      </w:r>
      <w:r w:rsidR="00F52611" w:rsidRPr="000C4640">
        <w:rPr>
          <w:color w:val="auto"/>
        </w:rPr>
        <w:t>-</w:t>
      </w:r>
      <w:r w:rsidRPr="000C4640">
        <w:rPr>
          <w:color w:val="auto"/>
        </w:rPr>
        <w:t>3070 (J.W.C.); Fax: +82</w:t>
      </w:r>
      <w:r w:rsidR="00F52611" w:rsidRPr="000C4640">
        <w:rPr>
          <w:color w:val="auto"/>
        </w:rPr>
        <w:t>-</w:t>
      </w:r>
      <w:r w:rsidRPr="000C4640">
        <w:rPr>
          <w:color w:val="auto"/>
        </w:rPr>
        <w:t>2</w:t>
      </w:r>
      <w:r w:rsidR="00F52611" w:rsidRPr="000C4640">
        <w:rPr>
          <w:color w:val="auto"/>
        </w:rPr>
        <w:t>-</w:t>
      </w:r>
      <w:r w:rsidRPr="000C4640">
        <w:rPr>
          <w:color w:val="auto"/>
        </w:rPr>
        <w:t>961</w:t>
      </w:r>
      <w:r w:rsidR="00F52611" w:rsidRPr="000C4640">
        <w:rPr>
          <w:color w:val="auto"/>
        </w:rPr>
        <w:t>-</w:t>
      </w:r>
      <w:r w:rsidRPr="000C4640">
        <w:rPr>
          <w:color w:val="auto"/>
        </w:rPr>
        <w:t>9580 (J.W.C.)</w:t>
      </w:r>
    </w:p>
    <w:p w14:paraId="52CD47A5" w14:textId="26098812" w:rsidR="002629A3" w:rsidRPr="000C4640" w:rsidRDefault="002629A3" w:rsidP="002629A3">
      <w:pPr>
        <w:pStyle w:val="MDPI16affiliation"/>
        <w:rPr>
          <w:color w:val="auto"/>
        </w:rPr>
      </w:pPr>
      <w:r w:rsidRPr="000C4640">
        <w:rPr>
          <w:color w:val="auto"/>
          <w:vertAlign w:val="superscript"/>
        </w:rPr>
        <w:t>†</w:t>
      </w:r>
      <w:r w:rsidRPr="000C4640">
        <w:rPr>
          <w:color w:val="auto"/>
        </w:rPr>
        <w:tab/>
      </w:r>
      <w:r w:rsidR="006929DA" w:rsidRPr="000C4640">
        <w:rPr>
          <w:color w:val="auto"/>
        </w:rPr>
        <w:t>Both authors contributed equally to this work.</w:t>
      </w:r>
    </w:p>
    <w:p w14:paraId="23C5C095" w14:textId="0659A869" w:rsidR="006D27F5" w:rsidRPr="000C4640" w:rsidRDefault="006D27F5" w:rsidP="00387E25">
      <w:pPr>
        <w:pStyle w:val="MDPI14history"/>
        <w:rPr>
          <w:color w:val="auto"/>
        </w:rPr>
      </w:pPr>
      <w:r w:rsidRPr="000C4640">
        <w:rPr>
          <w:color w:val="auto"/>
        </w:rPr>
        <w:t xml:space="preserve">Received: 19 November </w:t>
      </w:r>
      <w:r w:rsidR="00952D82" w:rsidRPr="000C4640">
        <w:rPr>
          <w:color w:val="auto"/>
        </w:rPr>
        <w:t xml:space="preserve">2019; Accepted: </w:t>
      </w:r>
      <w:r w:rsidRPr="000C4640">
        <w:rPr>
          <w:color w:val="auto"/>
        </w:rPr>
        <w:t>9 January 2020; Published: date</w:t>
      </w:r>
    </w:p>
    <w:p w14:paraId="7479DAB5" w14:textId="527C3088" w:rsidR="006D27F5" w:rsidRPr="000C4640" w:rsidRDefault="006D27F5" w:rsidP="00387E25">
      <w:pPr>
        <w:pStyle w:val="MDPI17abstract"/>
        <w:rPr>
          <w:rFonts w:eastAsia="SimSun"/>
          <w:color w:val="auto"/>
          <w:lang w:eastAsia="ko-KR"/>
        </w:rPr>
      </w:pPr>
      <w:r w:rsidRPr="000C4640">
        <w:rPr>
          <w:b/>
          <w:color w:val="auto"/>
        </w:rPr>
        <w:t xml:space="preserve">Abstract: </w:t>
      </w:r>
      <w:r w:rsidRPr="000C4640">
        <w:rPr>
          <w:color w:val="auto"/>
        </w:rPr>
        <w:t xml:space="preserve">Targeting cancer stem cells (CSCs) without damaging normal stem cells could contribute to the development of novel radical cancer therapies. Cells expressing </w:t>
      </w:r>
      <w:r w:rsidR="00C47275" w:rsidRPr="000C4640">
        <w:rPr>
          <w:color w:val="auto"/>
        </w:rPr>
        <w:t>leucine-rich repeat-containing G-protein coupled receptor 5 (</w:t>
      </w:r>
      <w:r w:rsidRPr="000C4640">
        <w:rPr>
          <w:color w:val="auto"/>
        </w:rPr>
        <w:t>Lgr5</w:t>
      </w:r>
      <w:r w:rsidR="00C47275" w:rsidRPr="000C4640">
        <w:rPr>
          <w:color w:val="auto"/>
        </w:rPr>
        <w:t>)</w:t>
      </w:r>
      <w:r w:rsidRPr="000C4640">
        <w:rPr>
          <w:color w:val="auto"/>
        </w:rPr>
        <w:t xml:space="preserve"> constitute a cancer-causing </w:t>
      </w:r>
      <w:r w:rsidRPr="000C4640">
        <w:rPr>
          <w:color w:val="auto"/>
          <w:spacing w:val="-4"/>
        </w:rPr>
        <w:t xml:space="preserve">population in the colon; therefore, targeting </w:t>
      </w:r>
      <w:r w:rsidRPr="000C4640">
        <w:rPr>
          <w:rFonts w:eastAsia="SimSun"/>
          <w:color w:val="auto"/>
          <w:spacing w:val="-4"/>
          <w:lang w:eastAsia="ko-KR"/>
        </w:rPr>
        <w:t xml:space="preserve">of </w:t>
      </w:r>
      <w:r w:rsidRPr="000C4640">
        <w:rPr>
          <w:color w:val="auto"/>
          <w:spacing w:val="-4"/>
        </w:rPr>
        <w:t xml:space="preserve">Lgr5+ cells </w:t>
      </w:r>
      <w:proofErr w:type="gramStart"/>
      <w:r w:rsidRPr="000C4640">
        <w:rPr>
          <w:color w:val="auto"/>
          <w:spacing w:val="-4"/>
        </w:rPr>
        <w:t>is</w:t>
      </w:r>
      <w:proofErr w:type="gramEnd"/>
      <w:r w:rsidRPr="000C4640">
        <w:rPr>
          <w:color w:val="auto"/>
          <w:spacing w:val="-4"/>
        </w:rPr>
        <w:t xml:space="preserve"> expected to provide an </w:t>
      </w:r>
      <w:r w:rsidRPr="000C4640">
        <w:rPr>
          <w:color w:val="auto"/>
        </w:rPr>
        <w:t xml:space="preserve">opportunity to mitigate colon cancer. However, the expression of Lgr5 in normal stem cells makes it difficult to prove the efficacy of </w:t>
      </w:r>
      <w:r w:rsidRPr="000C4640">
        <w:rPr>
          <w:rFonts w:eastAsia="SimSun"/>
          <w:color w:val="auto"/>
          <w:lang w:eastAsia="ko-KR"/>
        </w:rPr>
        <w:t xml:space="preserve">therapies targeted exclusively at </w:t>
      </w:r>
      <w:r w:rsidRPr="000C4640">
        <w:rPr>
          <w:color w:val="auto"/>
        </w:rPr>
        <w:t>Lgr5</w:t>
      </w:r>
      <w:r w:rsidRPr="000C4640">
        <w:rPr>
          <w:rFonts w:eastAsia="SimSun"/>
          <w:color w:val="auto"/>
          <w:lang w:eastAsia="ko-KR"/>
        </w:rPr>
        <w:t>+</w:t>
      </w:r>
      <w:r w:rsidRPr="000C4640">
        <w:rPr>
          <w:color w:val="auto"/>
        </w:rPr>
        <w:t xml:space="preserve"> cancer cells. We use</w:t>
      </w:r>
      <w:r w:rsidR="00F91240" w:rsidRPr="000C4640">
        <w:rPr>
          <w:color w:val="auto"/>
        </w:rPr>
        <w:t>d</w:t>
      </w:r>
      <w:r w:rsidRPr="000C4640">
        <w:rPr>
          <w:color w:val="auto"/>
        </w:rPr>
        <w:t xml:space="preserve"> a modified photodynamic therapy technique involving cellular radiative transfer between green fluorescent protein (GFP)-expressing cells and a rose </w:t>
      </w:r>
      <w:proofErr w:type="spellStart"/>
      <w:r w:rsidRPr="000C4640">
        <w:rPr>
          <w:color w:val="auto"/>
        </w:rPr>
        <w:t>bengal</w:t>
      </w:r>
      <w:proofErr w:type="spellEnd"/>
      <w:r w:rsidRPr="000C4640">
        <w:rPr>
          <w:color w:val="auto"/>
        </w:rPr>
        <w:t xml:space="preserve"> photosensitizer. After treatment, tumors containing GFP-Lgr5+ cells were observed to be significantly suppressed or retarded with little effect on GFP-Lgr5+ stem cells at the crypt bottom. Lgr5+ CSCs </w:t>
      </w:r>
      <w:r w:rsidRPr="000C4640">
        <w:rPr>
          <w:rFonts w:eastAsia="SimSun"/>
          <w:color w:val="auto"/>
          <w:lang w:eastAsia="ko-KR"/>
        </w:rPr>
        <w:t xml:space="preserve">were </w:t>
      </w:r>
      <w:r w:rsidRPr="000C4640">
        <w:rPr>
          <w:color w:val="auto"/>
        </w:rPr>
        <w:t xml:space="preserve">specifically eradicated in situ, </w:t>
      </w:r>
      <w:r w:rsidRPr="000C4640">
        <w:rPr>
          <w:rFonts w:eastAsia="SimSun"/>
          <w:color w:val="auto"/>
          <w:lang w:eastAsia="ko-KR"/>
        </w:rPr>
        <w:t xml:space="preserve">when localized </w:t>
      </w:r>
      <w:r w:rsidRPr="000C4640">
        <w:rPr>
          <w:color w:val="auto"/>
        </w:rPr>
        <w:t xml:space="preserve">based on the depth from </w:t>
      </w:r>
      <w:r w:rsidRPr="000C4640">
        <w:rPr>
          <w:rFonts w:eastAsia="SimSun"/>
          <w:color w:val="auto"/>
          <w:lang w:eastAsia="ko-KR"/>
        </w:rPr>
        <w:t xml:space="preserve">the </w:t>
      </w:r>
      <w:r w:rsidRPr="000C4640">
        <w:rPr>
          <w:color w:val="auto"/>
        </w:rPr>
        <w:t>colon lumen</w:t>
      </w:r>
      <w:r w:rsidRPr="000C4640">
        <w:rPr>
          <w:rFonts w:eastAsia="SimSun"/>
          <w:color w:val="auto"/>
          <w:lang w:eastAsia="ko-KR"/>
        </w:rPr>
        <w:t>,</w:t>
      </w:r>
      <w:r w:rsidRPr="000C4640">
        <w:rPr>
          <w:color w:val="auto"/>
        </w:rPr>
        <w:t xml:space="preserve"> </w:t>
      </w:r>
      <w:r w:rsidRPr="000C4640">
        <w:rPr>
          <w:rFonts w:eastAsia="SimSun"/>
          <w:color w:val="auto"/>
          <w:lang w:eastAsia="ko-KR"/>
        </w:rPr>
        <w:t>revealing</w:t>
      </w:r>
      <w:r w:rsidRPr="000C4640">
        <w:rPr>
          <w:color w:val="auto"/>
        </w:rPr>
        <w:t xml:space="preserve"> the potential preventive efficacy of Lgr5-targeted therapy on tumor growth. This study </w:t>
      </w:r>
      <w:r w:rsidRPr="000C4640">
        <w:rPr>
          <w:rFonts w:eastAsia="SimSun"/>
          <w:color w:val="auto"/>
          <w:lang w:eastAsia="ko-KR"/>
        </w:rPr>
        <w:t>supports the idea</w:t>
      </w:r>
      <w:r w:rsidRPr="000C4640">
        <w:rPr>
          <w:color w:val="auto"/>
        </w:rPr>
        <w:t xml:space="preserve"> that Lgr5+ cells </w:t>
      </w:r>
      <w:r w:rsidRPr="000C4640">
        <w:rPr>
          <w:rFonts w:eastAsia="SimSun"/>
          <w:color w:val="auto"/>
          <w:lang w:eastAsia="ko-KR"/>
        </w:rPr>
        <w:t xml:space="preserve">localized </w:t>
      </w:r>
      <w:r w:rsidRPr="000C4640">
        <w:rPr>
          <w:color w:val="auto"/>
        </w:rPr>
        <w:t xml:space="preserve">near the colon luminal surface are </w:t>
      </w:r>
      <w:r w:rsidRPr="000C4640">
        <w:rPr>
          <w:rFonts w:eastAsia="SimSun"/>
          <w:color w:val="auto"/>
          <w:lang w:eastAsia="ko-KR"/>
        </w:rPr>
        <w:t>central</w:t>
      </w:r>
      <w:r w:rsidRPr="000C4640">
        <w:rPr>
          <w:color w:val="auto"/>
        </w:rPr>
        <w:t xml:space="preserve"> </w:t>
      </w:r>
      <w:r w:rsidRPr="000C4640">
        <w:rPr>
          <w:rFonts w:eastAsia="SimSun"/>
          <w:color w:val="auto"/>
          <w:lang w:eastAsia="ko-KR"/>
        </w:rPr>
        <w:t xml:space="preserve">to </w:t>
      </w:r>
      <w:r w:rsidRPr="000C4640">
        <w:rPr>
          <w:color w:val="auto"/>
        </w:rPr>
        <w:t>colo</w:t>
      </w:r>
      <w:r w:rsidRPr="000C4640">
        <w:rPr>
          <w:rFonts w:eastAsia="SimSun"/>
          <w:color w:val="auto"/>
          <w:lang w:eastAsia="ko-KR"/>
        </w:rPr>
        <w:t>rectal</w:t>
      </w:r>
      <w:r w:rsidRPr="000C4640">
        <w:rPr>
          <w:color w:val="auto"/>
        </w:rPr>
        <w:t xml:space="preserve"> cancer</w:t>
      </w:r>
      <w:r w:rsidRPr="000C4640">
        <w:rPr>
          <w:rFonts w:eastAsia="SimSun"/>
          <w:color w:val="auto"/>
          <w:lang w:eastAsia="ko-KR"/>
        </w:rPr>
        <w:t>.</w:t>
      </w:r>
      <w:r w:rsidRPr="000C4640">
        <w:rPr>
          <w:color w:val="auto"/>
        </w:rPr>
        <w:t xml:space="preserve"> </w:t>
      </w:r>
      <w:r w:rsidRPr="000C4640">
        <w:rPr>
          <w:rFonts w:eastAsia="SimSun"/>
          <w:color w:val="auto"/>
          <w:lang w:eastAsia="ko-KR"/>
        </w:rPr>
        <w:t>With further development, the targeting of localized Lgr5+ cancer stem cells, which this study demonstrates in concept, may be</w:t>
      </w:r>
      <w:r w:rsidRPr="000C4640">
        <w:rPr>
          <w:color w:val="auto"/>
        </w:rPr>
        <w:t xml:space="preserve"> </w:t>
      </w:r>
      <w:r w:rsidRPr="000C4640">
        <w:rPr>
          <w:rFonts w:eastAsia="SimSun"/>
          <w:color w:val="auto"/>
          <w:lang w:eastAsia="ko-KR"/>
        </w:rPr>
        <w:t xml:space="preserve">feasible for </w:t>
      </w:r>
      <w:r w:rsidRPr="000C4640">
        <w:rPr>
          <w:color w:val="auto"/>
        </w:rPr>
        <w:t>preventi</w:t>
      </w:r>
      <w:r w:rsidRPr="000C4640">
        <w:rPr>
          <w:rFonts w:eastAsia="SimSun"/>
          <w:color w:val="auto"/>
          <w:lang w:eastAsia="ko-KR"/>
        </w:rPr>
        <w:t>on of colon cancer in high-risk populations.</w:t>
      </w:r>
    </w:p>
    <w:p w14:paraId="01C85602" w14:textId="77777777" w:rsidR="006D27F5" w:rsidRPr="000C4640" w:rsidRDefault="00387E25" w:rsidP="00387E25">
      <w:pPr>
        <w:pStyle w:val="MDPI18keywords"/>
        <w:rPr>
          <w:color w:val="auto"/>
        </w:rPr>
      </w:pPr>
      <w:r w:rsidRPr="000C4640">
        <w:rPr>
          <w:b/>
          <w:color w:val="auto"/>
        </w:rPr>
        <w:t>Keywords:</w:t>
      </w:r>
      <w:r w:rsidR="006D27F5" w:rsidRPr="000C4640">
        <w:rPr>
          <w:b/>
          <w:color w:val="auto"/>
        </w:rPr>
        <w:t xml:space="preserve"> </w:t>
      </w:r>
      <w:r w:rsidR="006D27F5" w:rsidRPr="000C4640">
        <w:rPr>
          <w:color w:val="auto"/>
        </w:rPr>
        <w:t xml:space="preserve">cancer stem cells; green fluorescent protein; colon cancer; photodynamic therapy; rose </w:t>
      </w:r>
      <w:proofErr w:type="spellStart"/>
      <w:r w:rsidR="006D27F5" w:rsidRPr="000C4640">
        <w:rPr>
          <w:color w:val="auto"/>
        </w:rPr>
        <w:t>bengal</w:t>
      </w:r>
      <w:proofErr w:type="spellEnd"/>
      <w:r w:rsidR="006D27F5" w:rsidRPr="000C4640">
        <w:rPr>
          <w:color w:val="auto"/>
        </w:rPr>
        <w:t xml:space="preserve"> photosensitizers</w:t>
      </w:r>
    </w:p>
    <w:p w14:paraId="7D982EC3" w14:textId="77777777" w:rsidR="006D27F5" w:rsidRPr="000C4640" w:rsidRDefault="006D27F5" w:rsidP="00387E25">
      <w:pPr>
        <w:pStyle w:val="MDPI19line"/>
        <w:pBdr>
          <w:bottom w:val="single" w:sz="4" w:space="1" w:color="000000"/>
        </w:pBdr>
        <w:spacing w:after="480"/>
        <w:rPr>
          <w:color w:val="auto"/>
        </w:rPr>
      </w:pPr>
    </w:p>
    <w:p w14:paraId="5246FD35" w14:textId="77777777" w:rsidR="006D27F5" w:rsidRPr="000C4640" w:rsidRDefault="00387E25" w:rsidP="00387E25">
      <w:pPr>
        <w:pStyle w:val="MDPI21heading1"/>
        <w:rPr>
          <w:color w:val="auto"/>
        </w:rPr>
      </w:pPr>
      <w:r w:rsidRPr="000C4640">
        <w:rPr>
          <w:color w:val="auto"/>
          <w:lang w:eastAsia="zh-CN"/>
        </w:rPr>
        <w:t xml:space="preserve">1. </w:t>
      </w:r>
      <w:r w:rsidR="006D27F5" w:rsidRPr="000C4640">
        <w:rPr>
          <w:color w:val="auto"/>
        </w:rPr>
        <w:t>Introduction</w:t>
      </w:r>
    </w:p>
    <w:p w14:paraId="086CA94F" w14:textId="48C6283F" w:rsidR="006D27F5" w:rsidRPr="000C4640" w:rsidRDefault="006D27F5" w:rsidP="00387E25">
      <w:pPr>
        <w:pStyle w:val="MDPI31text"/>
        <w:rPr>
          <w:color w:val="auto"/>
        </w:rPr>
      </w:pPr>
      <w:bookmarkStart w:id="0" w:name="OLE_LINK1"/>
      <w:bookmarkStart w:id="1" w:name="OLE_LINK2"/>
      <w:r w:rsidRPr="000C4640">
        <w:rPr>
          <w:color w:val="auto"/>
        </w:rPr>
        <w:t xml:space="preserve">Cancer stem cells (CSCs) are a malignant population of cancer cells with stem-cell-like properties that help develop and maintain cancer </w:t>
      </w:r>
      <w:r w:rsidRPr="000C4640">
        <w:rPr>
          <w:color w:val="auto"/>
        </w:rPr>
        <w:fldChar w:fldCharType="begin"/>
      </w:r>
      <w:r w:rsidRPr="000C4640">
        <w:rPr>
          <w:color w:val="auto"/>
        </w:rPr>
        <w:instrText xml:space="preserve"> ADDIN ZOTERO_ITEM CSL_CITATION {"citationID":"akga5t4h8k","properties":{"formattedCitation":"[1]","plainCitation":"[1]","noteIndex":0},"citationItems":[{"id":1386,"uris":["http://zotero.org/users/local/S1zDC3eg/items/BNJYG3MP"],"uri":["http://zotero.org/users/local/S1zDC3eg/items/BNJYG3MP"],"itemData":{"id":1386,"type":"article-journal","abstract":"Stem cell biology has come of age. Unequivocal proof that stem cells exist in the haematopoietic system has given way to the prospective isolation of several tissue-specific stem and progenitor cells, the initial delineation of their properties and expressed genetic programmes, and the beginnings of their utility in regenerative medicine. Perhaps the most important and useful property of stem cells is that of self-renewal. Through this property, striking parallels can be found between stem cells and cancer cells: tumours may often originate from the transformation of normal stem cells, similar signalling pathways may regulate self-renewal in stem cells and cancer cells, and cancer cells may include 'cancer stem cells' — rare cells with indefinite potential for self-renewal that drive tumorigenesis.","container-title":"Nature","ISSN":"1476-4687","issue":"6859","journalAbbreviation":"Nature","page":"105-111","title":"Stem cells, cancer, and cancer stem cells","volume":"414","author":[{"family":"Reya","given":"Tannishtha"},{"family":"Morrison","given":"Sean J."},{"family":"Clarke","given":"Michael F."},{"family":"Weissman","given":"Irving L."}],"issued":{"date-parts":[["2001",11,1]]}}}],"schema":"https://github.com/citation-style-language/schema/raw/master/csl-citation.json"} </w:instrText>
      </w:r>
      <w:r w:rsidRPr="000C4640">
        <w:rPr>
          <w:color w:val="auto"/>
        </w:rPr>
        <w:fldChar w:fldCharType="separate"/>
      </w:r>
      <w:r w:rsidRPr="000C4640">
        <w:rPr>
          <w:color w:val="auto"/>
        </w:rPr>
        <w:t>[1]</w:t>
      </w:r>
      <w:r w:rsidRPr="000C4640">
        <w:rPr>
          <w:color w:val="auto"/>
        </w:rPr>
        <w:fldChar w:fldCharType="end"/>
      </w:r>
      <w:r w:rsidRPr="000C4640">
        <w:rPr>
          <w:color w:val="auto"/>
        </w:rPr>
        <w:t xml:space="preserve">. Although the existence of CSCs </w:t>
      </w:r>
      <w:r w:rsidR="00C47275" w:rsidRPr="000C4640">
        <w:rPr>
          <w:color w:val="auto"/>
        </w:rPr>
        <w:t>was</w:t>
      </w:r>
      <w:r w:rsidRPr="000C4640">
        <w:rPr>
          <w:color w:val="auto"/>
        </w:rPr>
        <w:t xml:space="preserve"> </w:t>
      </w:r>
      <w:r w:rsidR="00C47275" w:rsidRPr="000C4640">
        <w:rPr>
          <w:color w:val="auto"/>
        </w:rPr>
        <w:t xml:space="preserve">initially </w:t>
      </w:r>
      <w:r w:rsidRPr="000C4640">
        <w:rPr>
          <w:color w:val="auto"/>
        </w:rPr>
        <w:t xml:space="preserve">controversial, the role of CSCs </w:t>
      </w:r>
      <w:r w:rsidR="00C47275" w:rsidRPr="000C4640">
        <w:rPr>
          <w:color w:val="auto"/>
        </w:rPr>
        <w:t xml:space="preserve">was </w:t>
      </w:r>
      <w:r w:rsidRPr="000C4640">
        <w:rPr>
          <w:color w:val="auto"/>
        </w:rPr>
        <w:t xml:space="preserve">since demonstrated in a variety of cancers, including lung cancer, brain tumors, and cancer of the head and neck </w:t>
      </w:r>
      <w:r w:rsidRPr="000C4640">
        <w:rPr>
          <w:color w:val="auto"/>
        </w:rPr>
        <w:fldChar w:fldCharType="begin"/>
      </w:r>
      <w:r w:rsidRPr="000C4640">
        <w:rPr>
          <w:color w:val="auto"/>
        </w:rPr>
        <w:instrText xml:space="preserve"> ADDIN ZOTERO_ITEM CSL_CITATION {"citationID":"a10j6gg8mue","properties":{"formattedCitation":"[2\\uc0\\u8211{}5]","plainCitation":"[2–5]","noteIndex":0},"citationItems":[{"id":4487,"uris":["http://zotero.org/users/local/S1zDC3eg/items/SKIIBLLH"],"uri":["http://zotero.org/users/local/S1zDC3eg/items/SKIIBLLH"],"itemData":{"id":4487,"type":"article-journal","abstract":"Tumors are composed of different types of cancer cells that contribute to tumor heterogeneity. Among these populations of cells, cancer stem cells (CSCs) play an important role in cancer initiation and progression. Like their stem cells counterpart, CSCs are also characterized by self-renewal and the capacity to differentiate. A particular population of CSCs is constituted by mesenchymal stem cells (MSCs) that differentiate into cells of mesodermal characteristics. Several studies have reported the potential pro-or anti-tumorigenic influence of MSCs on tumor initiation and progression. In fact, MSCs are recruited to the site of wound healing to repair damaged tissues, an event that is also associated with tumorigenesis. In other cases, resident or migrating MSCs can favor tumor angiogenesis and increase tumor aggressiveness. This interplay between MSCs and cancer cells is fundamental for cancerogenesis, progression, and metastasis. Therefore, an interesting topic is the relationship between cancer cells, CSCs, and MSCs, since contrasting reports about their respective influences have been reported. In this review, we discuss recent findings related to conflicting results on the influence of normal and CSCs in cancer development. The understanding of the role of MSCs in cancer is also important in cancer management. Stem Cells Translational Medicine 2017;6:2115-2125.","container-title":"Stem cells translational medicine","DOI":"10.1002/sctm.17-0138","ISSN":"2157-6580","issue":"12","note":"PMCID: PMC5702541","page":"2115-2125","title":"Concise review: cancer cells, cancer stem cells, and mesenchymal stem cells: influence in cancer development","volume":"6","author":[{"family":"Papaccio","given":"Federica"},{"family":"Paino","given":"Francesca"},{"family":"Regad","given":"Tarik"},{"family":"Papaccio","given":"Gianpaolo"},{"family":"Desiderio","given":"Vincenzo"},{"family":"Tirino","given":"Virginia"}],"issued":{"date-parts":[["2017"]]}},"label":"page"},{"id":1381,"uris":["http://zotero.org/users/local/S1zDC3eg/items/Z5SRBAFN"],"uri":["http://zotero.org/users/local/S1zDC3eg/items/Z5SRBAFN"],"itemData":{"id":1381,"type":"article-journal","abstract":"Lung carcinoma is often incurable and remains the leading cancer killer in both men and women. Recent evidence indicates that tumors contain a small population of cancer stem cells that are responsible for tumor maintenance and spreading. The identification of the tumorigenic population that sustains lung cancer may contribute significantly to the development of effective therapies. Here, we found that the tumorigenic cells in small cell and non-small cell lung cancer are a rare population of undifferentiated cells expressing CD133, an antigen present in the cell membrane of normal and cancer-primitive cells of the hematopoietic, neural, endothelial and epithelial lineages. Lung cancer CD133+ cells were able to grow indefinitely as tumor spheres in serum-free medium containing epidermal growth factor and basic fibroblast growth factor. The injection of 104 lung cancer CD133+ cells in immunocompromised mice readily generated tumor xenografts phenotypically identical to the original tumor. Upon differentiation, lung cancer CD133+ cells acquired the specific lineage markers, while loosing the tumorigenic potential together with CD133 expression. Thus, lung cancer contains a rare population of CD133+ cancer stem-like cells able to self-renew and generates an unlimited progeny of non-tumorigenic cells. Molecular and functional characterization of such a tumorigenic population may provide valuable information to be exploited in the clinical setting.","container-title":"Cell Death &amp; Differentiation","DOI":"10.1038/sj.cdd.4402283","ISSN":"1350-9047, 1476-5403","issue":"3","language":"en","page":"504-514","source":"CrossRef","title":"Identification and expansion of the tumorigenic lung cancer stem cell population","volume":"15","author":[{"family":"Eramo","given":"A"},{"family":"Lotti","given":"F"},{"family":"Sette","given":"G"},{"family":"Pilozzi","given":"E"},{"family":"Biffoni","given":"M"},{"family":"Di Virgilio","given":"A"},{"family":"Conticello","given":"C"},{"family":"Ruco","given":"L"},{"family":"Peschle","given":"C"},{"family":"De Maria","given":"R"}],"issued":{"date-parts":[["2008",3]]}},"label":"page"},{"id":1385,"uris":["http://zotero.org/users/local/S1zDC3eg/items/AN2AN9LL"],"uri":["http://zotero.org/users/local/S1zDC3eg/items/AN2AN9LL"],"itemData":{"id":1385,"type":"article-journal","abstract":"Like many epithelial tumors, head and neck squamous cell carcinoma (HNSCC) contains a heterogeneous population of cancer cells. We developed an immunodeficient mouse model to test the tumorigenic potential of different populations of cancer cells derived from primary, unmanipulated human HNSCC samples. We show that a minority population of CD44+ cancer cells, which typically comprise &lt;10% of the cells in a HNSCC tumor, but not the CD44− cancer cells, gave rise to new tumors in vivo. Immunohistochemistry revealed that the CD44+ cancer cells have a primitive cellular morphology and costain with the basal cell marker Cytokeratin 5/14, whereas the CD44− cancer cells resemble differentiated squamous epithelium and express the differentiation marker Involucrin. The tumors that arose from purified CD44+ cells reproduced the original tumor heterogeneity and could be serially passaged, thus demonstrating the two defining properties of stem cells: ability to self-renew and to differentiate. Furthermore, the tumorigenic CD44+ cells differentially express the BMI1 gene, at both the RNA and protein levels. By immunohistochemical analysis, the CD44+ cells in the tumor express high levels of nuclear BMI1, and are arrayed in characteristic tumor microdomains. BMI1 has been demonstrated to play a role in self-renewal in other stem cell types and to be involved in tumorigenesis. Taken together, these data demonstrate that cells within the CD44+ population of human HNSCC possess the unique properties of cancer stem cells in functional assays for cancer stem cell self-renewal and differentiation and form unique histological microdomains that may aid in cancer diagnosis.","container-title":"Proceedings of the National Academy of Sciences","DOI":"10.1073/pnas.0610117104","ISSN":"0027-8424, 1091-6490","issue":"3","language":"en","note":"PMCID: PMC1783424","page":"973-978","source":"CrossRef","title":"Identification of a subpopulation of cells with cancer stem cell properties in head and neck squamous cell carcinoma","volume":"104","author":[{"family":"Prince","given":"M. E."},{"family":"Sivanandan","given":"R."},{"family":"Kaczorowski","given":"A."},{"family":"Wolf","given":"G. T."},{"family":"Kaplan","given":"M. J."},{"family":"Dalerba","given":"P."},{"family":"Weissman","given":"I. L."},{"family":"Clarke","given":"M. F."},{"family":"Ailles","given":"L. E."}],"issued":{"date-parts":[["2007",1,16]]}},"label":"page"},{"id":1388,"uris":["http://zotero.org/users/local/S1zDC3eg/items/Y64WAGJA"],"uri":["http://zotero.org/users/local/S1zDC3eg/items/Y64WAGJA"],"itemData":{"id":1388,"type":"article-journal","abstract":"Most current research on human brain tumors is focused on the molecular and cellular analysis of the bulk tumor mass. However, there is overwhelming evidence in some malignancies that the tumor clone is heterogeneous with respect to proliferation and differentiation. In human leukemia, the tumor clone is organized as a hierarchy that originates from rare leukemic stem cells that possess extensive proliferative and self-renewal potential, and are responsible for maintaining the tumor clone. We report here the identification and purification of a cancer stem cell from human brain tumors of different phenotypes that possesses a marked capacity for proliferation, self-renewal, and differentiation. The increased self-renewal capacity of the brain tumor stem cell (BTSC) was highest from the most aggressive clinical samples of medulloblastoma compared with low-grade gliomas. The BTSC was exclusively isolated with the cell fraction expressing the neural stem cell surface marker CD133. These CD133+ cells could differentiate in culture into tumor cells that phenotypically resembled the tumor from the patient. The identification of a BTSC provides a powerful tool to investigate the tumorigenic process in the central nervous system and to develop therapies targeted to the BTSC.","container-title":"Cancer Research","ISSN":"0008-5472","issue":"18","journalAbbreviation":"Cancer Res.","language":"eng","note":"PMID: 14522905","page":"5821-5828","source":"PubMed","title":"Identification of a cancer stem cell in human brain tumors","volume":"63","author":[{"family":"Singh","given":"Sheila K."},{"family":"Clarke","given":"Ian D."},{"family":"Terasaki","given":"Mizuhiko"},{"family":"Bonn","given":"Victoria E."},{"family":"Hawkins","given":"Cynthia"},{"family":"Squire","given":"Jeremy"},{"family":"Dirks","given":"Peter B."}],"issued":{"date-parts":[["2003",9,15]]}},"label":"page"}],"schema":"https://github.com/citation-style-language/schema/raw/master/csl-citation.json"} </w:instrText>
      </w:r>
      <w:r w:rsidRPr="000C4640">
        <w:rPr>
          <w:color w:val="auto"/>
        </w:rPr>
        <w:fldChar w:fldCharType="separate"/>
      </w:r>
      <w:r w:rsidRPr="000C4640">
        <w:rPr>
          <w:color w:val="auto"/>
          <w:szCs w:val="24"/>
        </w:rPr>
        <w:t>[2–5]</w:t>
      </w:r>
      <w:r w:rsidRPr="000C4640">
        <w:rPr>
          <w:color w:val="auto"/>
        </w:rPr>
        <w:fldChar w:fldCharType="end"/>
      </w:r>
      <w:r w:rsidRPr="000C4640">
        <w:rPr>
          <w:color w:val="auto"/>
        </w:rPr>
        <w:t xml:space="preserve">. CSCs play a crucial role not only in the generation of primary cancer, but also in metastasis </w:t>
      </w:r>
      <w:r w:rsidRPr="000C4640">
        <w:rPr>
          <w:color w:val="auto"/>
        </w:rPr>
        <w:fldChar w:fldCharType="begin"/>
      </w:r>
      <w:r w:rsidRPr="000C4640">
        <w:rPr>
          <w:color w:val="auto"/>
        </w:rPr>
        <w:instrText xml:space="preserve"> ADDIN ZOTERO_ITEM CSL_CITATION {"citationID":"a1bdd08k4jf","properties":{"formattedCitation":"[1,6]","plainCitation":"[1,6]","noteIndex":0},"citationItems":[{"id":1386,"uris":["http://zotero.org/users/local/S1zDC3eg/items/BNJYG3MP"],"uri":["http://zotero.org/users/local/S1zDC3eg/items/BNJYG3MP"],"itemData":{"id":1386,"type":"article-journal","abstract":"Stem cell biology has come of age. Unequivocal proof that stem cells exist in the haematopoietic system has given way to the prospective isolation of several tissue-specific stem and progenitor cells, the initial delineation of their properties and expressed genetic programmes, and the beginnings of their utility in regenerative medicine. Perhaps the most important and useful property of stem cells is that of self-renewal. Through this property, striking parallels can be found between stem cells and cancer cells: tumours may often originate from the transformation of normal stem cells, similar signalling pathways may regulate self-renewal in stem cells and cancer cells, and cancer cells may include 'cancer stem cells' — rare cells with indefinite potential for self-renewal that drive tumorigenesis.","container-title":"Nature","ISSN":"1476-4687","issue":"6859","journalAbbreviation":"Nature","page":"105-111","title":"Stem cells, cancer, and cancer stem cells","volume":"414","author":[{"family":"Reya","given":"Tannishtha"},{"family":"Morrison","given":"Sean J."},{"family":"Clarke","given":"Michael F."},{"family":"Weissman","given":"Irving L."}],"issued":{"date-parts":[["2001",11,1]]}},"label":"page"},{"id":4472,"uris":["http://zotero.org/users/local/S1zDC3eg/items/SG9ZLNHR"],"uri":["http://zotero.org/users/local/S1zDC3eg/items/SG9ZLNHR"],"itemData":{"id":4472,"type":"article-journal","abstract":"Cancer stem cells (CSCs) are a class of pluripotent cells that have been observed in most types of solid and hematologic cancers. CSCs have been shown in numerous cancer models to be involved in tumor development, cell proliferation, and metastatic dissemination, while possessing a capacity for sustained self-renewal. CSCs, which typically represent a small proportion of total cells of a given tumor, also exhibit resistance to chemotherapy and radiotherapy. Indeed, exposure to these treatments may promote \"stemness\" in nonstem cancer cells, which may explain why successful therapeutic reduction of tumor bulk will often fail to produce clinical improvement. Acquisition of stemness involves epithelial-mesenchymal transition (EMT), in which epithelial cells are transformed into a mesenchymal phenotype characterized by increased capacities for migration, invasiveness, and resistance to apoptosis. EMT may also contribute to metastasis by driving dissemination of mesenchymal CSCs to distant locations, whereupon the CSCs revert to an epithelial phenotype to support metastatic tumor growth. Several different approaches to treatment aimed at overcoming the intrinsic resistance of CSCs to conventional therapies are currently being developed. These include agents targeting tumorigenic pathways, such as JAK2/STAT3 and PI3K/mTOR, and immunotherapies, including vaccines and natural killer cells employed to induce a T cell response.","container-title":"Medicine","DOI":"10.1097/MD.0000000000004766","ISSN":"1536-5964 (Electronic) 0025-7974 (Linking)","issue":"Suppl 1","language":"eng","note":"PMID: 27611935\nPMCID: PMC5599212","page":"S20-S25","source":"PubMed","title":"Cancer stem cells: role in tumor growth, recurrence, metastasis, and treatment resistance","title-short":"Cancer stem cells","volume":"95","author":[{"family":"Chang","given":"Jenny C."}],"issued":{"date-parts":[["2016",9]]}},"label":"page"}],"schema":"https://github.com/citation-style-language/schema/raw/master/csl-citation.json"} </w:instrText>
      </w:r>
      <w:r w:rsidRPr="000C4640">
        <w:rPr>
          <w:color w:val="auto"/>
        </w:rPr>
        <w:fldChar w:fldCharType="separate"/>
      </w:r>
      <w:r w:rsidRPr="000C4640">
        <w:rPr>
          <w:color w:val="auto"/>
        </w:rPr>
        <w:t>[1,6]</w:t>
      </w:r>
      <w:r w:rsidRPr="000C4640">
        <w:rPr>
          <w:color w:val="auto"/>
        </w:rPr>
        <w:fldChar w:fldCharType="end"/>
      </w:r>
      <w:r w:rsidRPr="000C4640">
        <w:rPr>
          <w:color w:val="auto"/>
        </w:rPr>
        <w:t xml:space="preserve">. In addition, since CSCs are associated with resistance to </w:t>
      </w:r>
      <w:r w:rsidRPr="000C4640">
        <w:rPr>
          <w:color w:val="auto"/>
        </w:rPr>
        <w:lastRenderedPageBreak/>
        <w:t xml:space="preserve">chemotherapeutic drugs </w:t>
      </w:r>
      <w:r w:rsidRPr="000C4640">
        <w:rPr>
          <w:color w:val="auto"/>
        </w:rPr>
        <w:fldChar w:fldCharType="begin"/>
      </w:r>
      <w:r w:rsidRPr="000C4640">
        <w:rPr>
          <w:color w:val="auto"/>
        </w:rPr>
        <w:instrText xml:space="preserve"> ADDIN ZOTERO_ITEM CSL_CITATION {"citationID":"a2qltuttjpj","properties":{"formattedCitation":"[6]","plainCitation":"[6]","noteIndex":0},"citationItems":[{"id":4472,"uris":["http://zotero.org/users/local/S1zDC3eg/items/SG9ZLNHR"],"uri":["http://zotero.org/users/local/S1zDC3eg/items/SG9ZLNHR"],"itemData":{"id":4472,"type":"article-journal","abstract":"Cancer stem cells (CSCs) are a class of pluripotent cells that have been observed in most types of solid and hematologic cancers. CSCs have been shown in numerous cancer models to be involved in tumor development, cell proliferation, and metastatic dissemination, while possessing a capacity for sustained self-renewal. CSCs, which typically represent a small proportion of total cells of a given tumor, also exhibit resistance to chemotherapy and radiotherapy. Indeed, exposure to these treatments may promote \"stemness\" in nonstem cancer cells, which may explain why successful therapeutic reduction of tumor bulk will often fail to produce clinical improvement. Acquisition of stemness involves epithelial-mesenchymal transition (EMT), in which epithelial cells are transformed into a mesenchymal phenotype characterized by increased capacities for migration, invasiveness, and resistance to apoptosis. EMT may also contribute to metastasis by driving dissemination of mesenchymal CSCs to distant locations, whereupon the CSCs revert to an epithelial phenotype to support metastatic tumor growth. Several different approaches to treatment aimed at overcoming the intrinsic resistance of CSCs to conventional therapies are currently being developed. These include agents targeting tumorigenic pathways, such as JAK2/STAT3 and PI3K/mTOR, and immunotherapies, including vaccines and natural killer cells employed to induce a T cell response.","container-title":"Medicine","DOI":"10.1097/MD.0000000000004766","ISSN":"1536-5964 (Electronic) 0025-7974 (Linking)","issue":"Suppl 1","language":"eng","note":"PMID: 27611935\nPMCID: PMC5599212","page":"S20-S25","source":"PubMed","title":"Cancer stem cells: role in tumor growth, recurrence, metastasis, and treatment resistance","title-short":"Cancer stem cells","volume":"95","author":[{"family":"Chang","given":"Jenny C."}],"issued":{"date-parts":[["2016",9]]}}}],"schema":"https://github.com/citation-style-language/schema/raw/master/csl-citation.json"} </w:instrText>
      </w:r>
      <w:r w:rsidRPr="000C4640">
        <w:rPr>
          <w:color w:val="auto"/>
        </w:rPr>
        <w:fldChar w:fldCharType="separate"/>
      </w:r>
      <w:r w:rsidRPr="000C4640">
        <w:rPr>
          <w:color w:val="auto"/>
        </w:rPr>
        <w:t>[6]</w:t>
      </w:r>
      <w:r w:rsidRPr="000C4640">
        <w:rPr>
          <w:color w:val="auto"/>
        </w:rPr>
        <w:fldChar w:fldCharType="end"/>
      </w:r>
      <w:r w:rsidRPr="000C4640">
        <w:rPr>
          <w:color w:val="auto"/>
        </w:rPr>
        <w:t xml:space="preserve">, targeting CSCs and their markers selectively is a significant step to improving the effectiveness of cancer therapies </w:t>
      </w:r>
      <w:r w:rsidRPr="000C4640">
        <w:rPr>
          <w:color w:val="auto"/>
        </w:rPr>
        <w:fldChar w:fldCharType="begin"/>
      </w:r>
      <w:r w:rsidRPr="000C4640">
        <w:rPr>
          <w:color w:val="auto"/>
        </w:rPr>
        <w:instrText xml:space="preserve"> ADDIN ZOTERO_ITEM CSL_CITATION {"citationID":"ao6b33pgmv","properties":{"formattedCitation":"[7]","plainCitation":"[7]","noteIndex":0},"citationItems":[{"id":4743,"uris":["http://zotero.org/users/local/S1zDC3eg/items/J8HWTKYQ"],"uri":["http://zotero.org/users/local/S1zDC3eg/items/J8HWTKYQ"],"itemData":{"id":4743,"type":"article-journal","abstract":"CD133/prominin-1 is a pentaspan transmembrane glycoprotein overexpressed in various solid tumours including colorectal and glioblastomas. CD133 was found here to be highly expressed in 50% of pancreatic, gastric and intrahepatic cholangiocarcinomas. Quantitative flow cytometric analysis showed that a panel of established hepatocellular, pancreatic and gastric cancer cell lines expressed CD133 at levels higher than normal epithelial cells or bone marrow progenitor cells. A murine anti-human CD133 antibody (AC133) conjugated to a potent cytotoxic drug, monomethyl auristatin F (MMAF), effectively inhibited the growth of Hep3B hepatocellular and KATO III gastric cancer cells in vitro with IC50 values of 2–7 ng ml−1. MMAF induced apoptosis in the cancer cells as measured by caspase activation. The anti-CD133-drug conjugate (AC133-vcMMAF) was shown to internalise and colocalised with the lysosomal marker CD107a in the sensitive cell lines. In contrast, in the resistant cell line Su.86.86, the conjugate internalised and colocalised with the caveolae marker, Cav-1. Addition of ammonium chloride, an inhibitor of lysosomal trafficking and processing, suppressed the cytotoxic effect of AC133-vcMMAF in both Hep3B and KATO III. Anti-CD133-drug conjugate treatment resulted in significant delay of Hep3B tumour growth in SCID mice. Anti-CD133 antibody-drug conjugates warrant further evaluation as a therapeutic strategy to eradicate CD133+ tumours.","container-title":"British Journal of Cancer","DOI":"10.1038/sj.bjc.6604437","ISSN":"0007-0920, 1532-1827","issue":"1","journalAbbreviation":"Br J Cancer","language":"en","note":"PMCID: PMC2453027","page":"100-109","source":"DOI.org (Crossref)","title":"CD133/prominin-1 is a potential therapeutic target for antibody-drug conjugates in hepatocellular and gastric cancers","volume":"99","author":[{"family":"Smith","given":"L M"},{"family":"Nesterova","given":"A"},{"family":"Ryan","given":"M C"},{"family":"Duniho","given":"S"},{"family":"Jonas","given":"M"},{"family":"Anderson","given":"M"},{"family":"Zabinski","given":"R F"},{"family":"Sutherland","given":"M K"},{"family":"Gerber","given":"H-P"},{"family":"Van Orden","given":"K L"},{"family":"Moore","given":"P A"},{"family":"Ruben","given":"S M"},{"family":"Carter","given":"P J"}],"issued":{"date-parts":[["2008",7]]}}}],"schema":"https://github.com/citation-style-language/schema/raw/master/csl-citation.json"} </w:instrText>
      </w:r>
      <w:r w:rsidRPr="000C4640">
        <w:rPr>
          <w:color w:val="auto"/>
        </w:rPr>
        <w:fldChar w:fldCharType="separate"/>
      </w:r>
      <w:r w:rsidRPr="000C4640">
        <w:rPr>
          <w:color w:val="auto"/>
        </w:rPr>
        <w:t>[7]</w:t>
      </w:r>
      <w:r w:rsidRPr="000C4640">
        <w:rPr>
          <w:color w:val="auto"/>
        </w:rPr>
        <w:fldChar w:fldCharType="end"/>
      </w:r>
      <w:r w:rsidRPr="000C4640">
        <w:rPr>
          <w:color w:val="auto"/>
        </w:rPr>
        <w:t>.</w:t>
      </w:r>
    </w:p>
    <w:p w14:paraId="4BA7E103" w14:textId="246B732E" w:rsidR="006D27F5" w:rsidRPr="000C4640" w:rsidRDefault="006D27F5" w:rsidP="00387E25">
      <w:pPr>
        <w:pStyle w:val="MDPI31text"/>
        <w:rPr>
          <w:color w:val="auto"/>
        </w:rPr>
      </w:pPr>
      <w:r w:rsidRPr="000C4640">
        <w:rPr>
          <w:color w:val="auto"/>
        </w:rPr>
        <w:t xml:space="preserve">Among the CSCs, the leucine-rich repeat-containing G-protein coupled receptor 5-positive (Lgr5+) stem cells are known to act as the “seed” of colonic adenoma and cancer </w:t>
      </w:r>
      <w:r w:rsidRPr="000C4640">
        <w:rPr>
          <w:color w:val="auto"/>
        </w:rPr>
        <w:fldChar w:fldCharType="begin"/>
      </w:r>
      <w:r w:rsidRPr="000C4640">
        <w:rPr>
          <w:color w:val="auto"/>
        </w:rPr>
        <w:instrText xml:space="preserve"> ADDIN ZOTERO_ITEM CSL_CITATION {"citationID":"ammfbmrs7q","properties":{"formattedCitation":"[8,9]","plainCitation":"[8,9]","noteIndex":0},"citationItems":[{"id":1344,"uris":["http://zotero.org/users/local/S1zDC3eg/items/YS8INQNS"],"uri":["http://zotero.org/users/local/S1zDC3eg/items/YS8INQNS"],"itemData":{"id":1344,"type":"article-journal","abstract":"Intestinal cancer is initiated by Wnt-pathway-activating mutations in genes such as adenomatous polyposis coli (APC). As in most cancers, the cell of origin has remained elusive. In a previously established Lgr5 (leucine-rich-repeat containing G-protein-coupled receptor 5) knockin mouse model, a tamoxifen-inducible Cre recombinase is expressed in long-lived intestinal stem cells1. Here we show that deletion of Apc in these stem cells leads to their transformation within days. Transformed stem cells remain located at crypt bottoms, while fuelling a growing microadenoma. These microadenomas show unimpeded growth and develop into macroscopic adenomas within 3-5weeks. The distribution of Lgr5+ cells within stem-cell-derived adenomas indicates that a stem cell/progenitor cell hierarchy is maintained in early neoplastic lesions. When Apc is deleted in short-lived transit-amplifying cells using a different cre mouse, the growth of the induced microadenomas rapidly stalls. Even after 30weeks, large adenomas are very rare in these mice. We conclude that stem-cell-specific loss of Apc results in progressively growing neoplasia.","container-title":"Nature","DOI":"10.1038/nature07602","ISSN":"0028-0836, 1476-4687","issue":"7229","language":"en","page":"608-611","source":"CrossRef","title":"Crypt stem cells as the cells-of-origin of intestinal cancer","volume":"457","author":[{"family":"Barker","given":"Nick"},{"family":"Ridgway","given":"Rachel A."},{"family":"Es","given":"Johan H.","non-dropping-particle":"van"},{"family":"Wetering","given":"Marc","non-dropping-particle":"van de"},{"family":"Begthel","given":"Harry"},{"family":"Born","given":"Maaike","non-dropping-particle":"van den"},{"family":"Danenberg","given":"Esther"},{"family":"Clarke","given":"Alan R."},{"family":"Sansom","given":"Owen J."},{"family":"Clevers","given":"Hans"}],"issued":{"date-parts":[["2009",1]]}},"label":"page"},{"id":1387,"uris":["http://zotero.org/users/local/S1zDC3eg/items/QBV4W2SU"],"uri":["http://zotero.org/users/local/S1zDC3eg/items/QBV4W2SU"],"itemData":{"id":1387,"type":"article-journal","abstract":"Cancer Stem Cells in Color\nOne of the liveliest debates in contemporary cancer research centers on whether cancer stem cells (CSCs) exist and, if so, how these cells are defined phenotypically. CSCs are hypothesized to be a small population of cells within a tumor that are endowed with the unique capacity to drive tumor growth—a scenario that in principle would offer important therapeutic opportunities. By studying mice expressing multicolor reporter genes, Schepers et al. (p. 730, published online 1 August) were able to visualize and monitor the fate of a candidate stem cell for intestinal adenomas, an early stage of cancer. This “lineage tracing” analysis suggests that tumor cells expressing the intestinal crypt stem cell marker Lgr5 (leucine-rich repeat containing G protein–coupled receptor 5) are the cells that fuel the growth of intestinal adenomas.\n\nAbstract\nThe concept that tumors are maintained by dedicated stem cells, the so-called cancer stem cell hypothesis, has attracted great interest but remains controversial. Studying mouse models, we provide direct, functional evidence for the presence of stem cell activity within primary intestinal adenomas, a precursor to intestinal cancer. By “lineage retracing” using the multicolor Cre-reporter R26R-Confetti, we demonstrate that the crypt stem cell marker Lgr5 (leucine-rich repeat–containing heterotrimeric guanine nucleotide–binding protein–coupled receptor 5) also marks a subpopulation of adenoma cells that fuel the growth of established intestinal adenomas. These Lgr5+ cells, which represent about 5 to 10% of the cells in the adenomas, generate additional Lgr5+ cells as well as all other adenoma cell types. The Lgr5+ cells are intermingled with Paneth cells near the adenoma base, a pattern reminiscent of the architecture of the normal crypt niche.","container-title":"Science","DOI":"10.1126/science.1224676","ISSN":"0036-8075, 1095-9203","issue":"6095","language":"en","page":"730-735","source":"CrossRef","title":"Lineage Tracing Reveals Lgr5+ Stem Cell Activity in Mouse Intestinal Adenomas","volume":"337","author":[{"family":"Schepers","given":"A. G."},{"family":"Snippert","given":"H. J."},{"family":"Stange","given":"D. E."},{"family":"Born","given":"M.","non-dropping-particle":"van den"},{"family":"Es","given":"J. H.","non-dropping-particle":"van"},{"family":"Wetering","given":"M.","non-dropping-particle":"van de"},{"family":"Clevers","given":"H."}],"issued":{"date-parts":[["2012",8,10]]}},"label":"page"}],"schema":"https://github.com/citation-style-language/schema/raw/master/csl-citation.json"} </w:instrText>
      </w:r>
      <w:r w:rsidRPr="000C4640">
        <w:rPr>
          <w:color w:val="auto"/>
        </w:rPr>
        <w:fldChar w:fldCharType="separate"/>
      </w:r>
      <w:r w:rsidRPr="000C4640">
        <w:rPr>
          <w:color w:val="auto"/>
        </w:rPr>
        <w:t>[8,9]</w:t>
      </w:r>
      <w:r w:rsidRPr="000C4640">
        <w:rPr>
          <w:color w:val="auto"/>
        </w:rPr>
        <w:fldChar w:fldCharType="end"/>
      </w:r>
      <w:r w:rsidRPr="000C4640">
        <w:rPr>
          <w:color w:val="auto"/>
        </w:rPr>
        <w:t xml:space="preserve">. While Lgr5+ cells of normal crypts or colonic polyps which are non-precancerous lesions are located only at the bottom of the crypt, Lgr5+ cells of colon cancers and precancerous lesions like colonic adenomas are observed at all portions of glands in human </w:t>
      </w:r>
      <w:r w:rsidRPr="000C4640">
        <w:rPr>
          <w:rFonts w:eastAsia="SimSun"/>
          <w:color w:val="auto"/>
          <w:lang w:eastAsia="ko-KR"/>
        </w:rPr>
        <w:t xml:space="preserve">cancer </w:t>
      </w:r>
      <w:r w:rsidRPr="000C4640">
        <w:rPr>
          <w:color w:val="auto"/>
        </w:rPr>
        <w:t xml:space="preserve">samples </w:t>
      </w:r>
      <w:r w:rsidRPr="000C4640">
        <w:rPr>
          <w:color w:val="auto"/>
        </w:rPr>
        <w:fldChar w:fldCharType="begin"/>
      </w:r>
      <w:r w:rsidRPr="000C4640">
        <w:rPr>
          <w:color w:val="auto"/>
        </w:rPr>
        <w:instrText xml:space="preserve"> ADDIN ZOTERO_ITEM CSL_CITATION {"citationID":"aa2bu6t9g9","properties":{"formattedCitation":"[10]","plainCitation":"[10]","noteIndex":0},"citationItems":[{"id":4842,"uris":["http://zotero.org/users/local/S1zDC3eg/items/KPVAKAM3"],"uri":["http://zotero.org/users/local/S1zDC3eg/items/KPVAKAM3"],"itemData":{"id":4842,"type":"article-journal","abstract":"LGR5 is known to be a stem cell marker in the murine small intestine and colon, however the localization of LGR5 in human adenoma samples has not been examined in detail, and previous studies have been limited by the lack of specific antibodies. Here we used in situ hybridization to specifically examine LGR5 mRNA expression in a panel of human adenoma and carcinoma samples (n = 66). We found that a small number of cells express LGR5 at the base of normal colonic crypts. We then showed that conventional adenomas widely express high levels of LGR5, and there is no evidence of stereotypic cellular hierarchy. In contrast, serrated lesions display basal localization of LGR5, and the cellular hierarchy resembles that of a normal crypt. Moreover, ectopic crypts found in traditional serrated adenomas show basal LGR5 mRNA, indicating that they replicate the stem cell organization of normal crypts with the development of a cellular hierarchy. These data imply differences in the stem cell dynamics between the serrated and conventional pathways of colorectal carcinogenesis. Furthermore we noted high LGR5 expression in invading cells, with later development of a stem cell niche in adenocarcinomas of all stages.","container-title":"Scientific reports","DOI":"10.1038/srep08654","ISSN":"2045-2322","note":"PMCID: PMC4345329","page":"8654","title":"Characterization of LGR5 stem cells in colorectal adenomas and carcinomas","volume":"5","author":[{"family":"Baker","given":"Ann-Marie"},{"family":"Graham","given":"Trevor A."},{"family":"Elia","given":"George"},{"family":"Wright","given":"Nicholas A."},{"family":"Rodriguez-Justo","given":"Manuel"}],"issued":{"date-parts":[["2015",3,2]]}}}],"schema":"https://github.com/citation-style-language/schema/raw/master/csl-citation.json"} </w:instrText>
      </w:r>
      <w:r w:rsidRPr="000C4640">
        <w:rPr>
          <w:color w:val="auto"/>
        </w:rPr>
        <w:fldChar w:fldCharType="separate"/>
      </w:r>
      <w:r w:rsidRPr="000C4640">
        <w:rPr>
          <w:color w:val="auto"/>
        </w:rPr>
        <w:t>[10]</w:t>
      </w:r>
      <w:r w:rsidRPr="000C4640">
        <w:rPr>
          <w:color w:val="auto"/>
        </w:rPr>
        <w:fldChar w:fldCharType="end"/>
      </w:r>
      <w:r w:rsidRPr="000C4640">
        <w:rPr>
          <w:color w:val="auto"/>
        </w:rPr>
        <w:t xml:space="preserve">. In addition, formation of adenoma in the colon </w:t>
      </w:r>
      <w:r w:rsidR="00C47275" w:rsidRPr="000C4640">
        <w:rPr>
          <w:color w:val="auto"/>
        </w:rPr>
        <w:t>was</w:t>
      </w:r>
      <w:r w:rsidRPr="000C4640">
        <w:rPr>
          <w:color w:val="auto"/>
        </w:rPr>
        <w:t xml:space="preserve"> shown to result from a single mutation in the Lgr5+ cells at the crypt bottom layer, whereas the same mutation in the epithelial cells above the bottom layer does not result in lesion deve</w:t>
      </w:r>
      <w:r w:rsidRPr="000C4640">
        <w:rPr>
          <w:color w:val="auto"/>
          <w:spacing w:val="-4"/>
        </w:rPr>
        <w:t xml:space="preserve">lopment </w:t>
      </w:r>
      <w:r w:rsidRPr="000C4640">
        <w:rPr>
          <w:color w:val="auto"/>
          <w:spacing w:val="-4"/>
        </w:rPr>
        <w:fldChar w:fldCharType="begin"/>
      </w:r>
      <w:r w:rsidRPr="000C4640">
        <w:rPr>
          <w:color w:val="auto"/>
          <w:spacing w:val="-4"/>
        </w:rPr>
        <w:instrText xml:space="preserve"> ADDIN ZOTERO_ITEM CSL_CITATION {"citationID":"a2gvn9ecq7c","properties":{"formattedCitation":"[8]","plainCitation":"[8]","noteIndex":0},"citationItems":[{"id":1344,"uris":["http://zotero.org/users/local/S1zDC3eg/items/YS8INQNS"],"uri":["http://zotero.org/users/local/S1zDC3eg/items/YS8INQNS"],"itemData":{"id":1344,"type":"article-journal","abstract":"Intestinal cancer is initiated by Wnt-pathway-activating mutations in genes such as adenomatous polyposis coli (APC). As in most cancers, the cell of origin has remained elusive. In a previously established Lgr5 (leucine-rich-repeat containing G-protein-coupled receptor 5) knockin mouse model, a tamoxifen-inducible Cre recombinase is expressed in long-lived intestinal stem cells1. Here we show that deletion of Apc in these stem cells leads to their transformation within days. Transformed stem cells remain located at crypt bottoms, while fuelling a growing microadenoma. These microadenomas show unimpeded growth and develop into macroscopic adenomas within 3-5weeks. The distribution of Lgr5+ cells within stem-cell-derived adenomas indicates that a stem cell/progenitor cell hierarchy is maintained in early neoplastic lesions. When Apc is deleted in short-lived transit-amplifying cells using a different cre mouse, the growth of the induced microadenomas rapidly stalls. Even after 30weeks, large adenomas are very rare in these mice. We conclude that stem-cell-specific loss of Apc results in progressively growing neoplasia.","container-title":"Nature","DOI":"10.1038/nature07602","ISSN":"0028-0836, 1476-4687","issue":"7229","language":"en","page":"608-611","source":"CrossRef","title":"Crypt stem cells as the cells-of-origin of intestinal cancer","volume":"457","author":[{"family":"Barker","given":"Nick"},{"family":"Ridgway","given":"Rachel A."},{"family":"Es","given":"Johan H.","non-dropping-particle":"van"},{"family":"Wetering","given":"Marc","non-dropping-particle":"van de"},{"family":"Begthel","given":"Harry"},{"family":"Born","given":"Maaike","non-dropping-particle":"van den"},{"family":"Danenberg","given":"Esther"},{"family":"Clarke","given":"Alan R."},{"family":"Sansom","given":"Owen J."},{"family":"Clevers","given":"Hans"}],"issued":{"date-parts":[["2009",1]]}}}],"schema":"https://github.com/citation-style-language/schema/raw/master/csl-citation.json"} </w:instrText>
      </w:r>
      <w:r w:rsidRPr="000C4640">
        <w:rPr>
          <w:color w:val="auto"/>
          <w:spacing w:val="-4"/>
        </w:rPr>
        <w:fldChar w:fldCharType="separate"/>
      </w:r>
      <w:r w:rsidRPr="000C4640">
        <w:rPr>
          <w:color w:val="auto"/>
        </w:rPr>
        <w:t>[8]</w:t>
      </w:r>
      <w:r w:rsidRPr="000C4640">
        <w:rPr>
          <w:color w:val="auto"/>
          <w:spacing w:val="-4"/>
        </w:rPr>
        <w:fldChar w:fldCharType="end"/>
      </w:r>
      <w:r w:rsidRPr="000C4640">
        <w:rPr>
          <w:color w:val="auto"/>
          <w:spacing w:val="-4"/>
        </w:rPr>
        <w:t xml:space="preserve">. In normal intestinal cells, Lgr5 expression is an exclusive marker for stemness </w:t>
      </w:r>
      <w:r w:rsidRPr="000C4640">
        <w:rPr>
          <w:color w:val="auto"/>
          <w:spacing w:val="-4"/>
        </w:rPr>
        <w:fldChar w:fldCharType="begin"/>
      </w:r>
      <w:r w:rsidRPr="000C4640">
        <w:rPr>
          <w:color w:val="auto"/>
          <w:spacing w:val="-4"/>
        </w:rPr>
        <w:instrText xml:space="preserve"> ADDIN ZOTERO_ITEM CSL_CITATION {"citationID":"a2f0kob4pc8","properties":{"formattedCitation":"[11,12]","plainCitation":"[11,12]","noteIndex":0},"citationItems":[{"id":4851,"uris":["http://zotero.org/users/local/S1zDC3eg/items/KXXEDA8L"],"uri":["http://zotero.org/users/local/S1zDC3eg/items/KXXEDA8L"],"itemData":{"id":4851,"type":"article-journal","abstract":"The intestinal epithelium is the most rapidly self-renewing tissue in adult mammals. It is currently believed that four to six crypt stem cells reside at the +4 position immediately above the Paneth cells in the small intestine; colon stem cells remain undefined. Lgr5 (leucine-rich-repeat-containing G-protein-coupled receptor 5, also known as Gpr49) was selected from a panel of intestinal Wnt target genes for its restricted crypt expression. Here, using two knock-in alleles, we reveal exclusive expression of Lgr5 in cycling columnar cells at the crypt base. In addition, Lgr5 was expressed in rare cells in several other tissues. Using an inducible Cre knock-in allele and the Rosa26-lacZ reporter strain, lineage-tracing experiments were performed in adult mice. The Lgr5-positive crypt base columnar cell generated all epithelial lineages over a 60-day period, suggesting that it represents the stem cell of the small intestine and colon. The expression pattern of Lgr5 suggests that it marks stem cells in multiple adult tissues and cancers.","container-title":"Nature","DOI":"10.1038/nature06196","ISSN":"1476-4687 (Electronic) 0028-0836 (Linking)","issue":"7165","page":"1003-1007","title":"Identification of stem cells in small intestine and colon by marker gene Lgr5","volume":"449","author":[{"family":"Barker","given":"N."},{"family":"Es","given":"J. H.","non-dropping-particle":"van"},{"family":"Kuipers","given":"J."},{"family":"Kujala","given":"P."},{"family":"Born","given":"M.","non-dropping-particle":"van den"},{"family":"Cozijnsen","given":"M."},{"family":"Haegebarth","given":"A."},{"family":"Korving","given":"J."},{"family":"Begthel","given":"H."},{"family":"Peters","given":"P. J."},{"family":"Clevers","given":"H."}],"issued":{"date-parts":[["2007",10,25]]}},"label":"page"},{"id":4900,"uris":["http://zotero.org/users/local/S1zDC3eg/items/9LSDZNPH"],"uri":["http://zotero.org/users/local/S1zDC3eg/items/9LSDZNPH"],"itemData":{"id":4900,"type":"article-journal","abstract":"Tumor initiating or cancer stem cells (CSCs) are suggested to be responsible for tumor initiation and growth. Moreover, therapy resistance and minimal residual disease are thought to result from selective resistance of CSCs. Isolation of CSCs from colon carcinomas can be accomplished by selection of a subpopulation of tumor cells based on expression of one or multiple cell surface markers associated with cancer stemness, like CD133, CD44, CD24, CD29, CD166 and Lgr5. Identification of colon CSCs will lead to a better rational for new therapies that aim to target this fraction specifically. In this review, we analyze known markers used for selection of colon CSCs and their potential function in CSC biology. Moreover, we discuss potential targeting strategies for eradicating CSCs specifically in order to develop more effective therapeutic strategies as well as to address more fundamental questions like the actual role of CSCs in tumor growth.","container-title":"Oncotarget","DOI":"10.18632/oncotarget.101003","ISSN":"1949-2553 (Electronic) 1949-2553 (Linking)","issue":"6","note":"PMCID: PMC3248116","page":"387-395","title":"Molecular identification and targeting of colorectal cancer stem cells","volume":"1","author":[{"family":"Kemper","given":"K."},{"family":"Grandela","given":"C."},{"family":"Medema","given":"J. P."}],"issued":{"date-parts":[["2010",10]]}},"label":"page"}],"schema":"https://github.com/citation-style-language/schema/raw/master/csl-citation.json"} </w:instrText>
      </w:r>
      <w:r w:rsidRPr="000C4640">
        <w:rPr>
          <w:color w:val="auto"/>
          <w:spacing w:val="-4"/>
        </w:rPr>
        <w:fldChar w:fldCharType="separate"/>
      </w:r>
      <w:r w:rsidRPr="000C4640">
        <w:rPr>
          <w:color w:val="auto"/>
        </w:rPr>
        <w:t>[11,12]</w:t>
      </w:r>
      <w:r w:rsidRPr="000C4640">
        <w:rPr>
          <w:color w:val="auto"/>
          <w:spacing w:val="-4"/>
        </w:rPr>
        <w:fldChar w:fldCharType="end"/>
      </w:r>
      <w:r w:rsidRPr="000C4640">
        <w:rPr>
          <w:rFonts w:eastAsia="SimSun"/>
          <w:color w:val="auto"/>
          <w:spacing w:val="-4"/>
          <w:lang w:eastAsia="ko-KR"/>
        </w:rPr>
        <w:t>, while</w:t>
      </w:r>
      <w:r w:rsidR="00C47275" w:rsidRPr="000C4640">
        <w:rPr>
          <w:rFonts w:eastAsia="SimSun"/>
          <w:color w:val="auto"/>
          <w:spacing w:val="-4"/>
          <w:lang w:eastAsia="ko-KR"/>
        </w:rPr>
        <w:t>,</w:t>
      </w:r>
      <w:r w:rsidRPr="000C4640">
        <w:rPr>
          <w:rFonts w:eastAsia="SimSun"/>
          <w:color w:val="auto"/>
          <w:spacing w:val="-4"/>
          <w:lang w:eastAsia="ko-KR"/>
        </w:rPr>
        <w:t xml:space="preserve"> in colorectal cancer, Lgr5+ cells play an important role in carcinogenesis, but are localized to the luminal surface during early cancer development </w:t>
      </w:r>
      <w:r w:rsidRPr="000C4640">
        <w:rPr>
          <w:color w:val="auto"/>
        </w:rPr>
        <w:fldChar w:fldCharType="begin"/>
      </w:r>
      <w:r w:rsidRPr="000C4640">
        <w:rPr>
          <w:color w:val="auto"/>
        </w:rPr>
        <w:instrText xml:space="preserve"> ADDIN ZOTERO_ITEM CSL_CITATION {"citationID":"a4nm63lsmf","properties":{"formattedCitation":"[8,13,14]","plainCitation":"[8,13,14]","noteIndex":0},"citationItems":[{"id":1344,"uris":["http://zotero.org/users/local/S1zDC3eg/items/YS8INQNS"],"uri":["http://zotero.org/users/local/S1zDC3eg/items/YS8INQNS"],"itemData":{"id":1344,"type":"article-journal","abstract":"Intestinal cancer is initiated by Wnt-pathway-activating mutations in genes such as adenomatous polyposis coli (APC). As in most cancers, the cell of origin has remained elusive. In a previously established Lgr5 (leucine-rich-repeat containing G-protein-coupled receptor 5) knockin mouse model, a tamoxifen-inducible Cre recombinase is expressed in long-lived intestinal stem cells1. Here we show that deletion of Apc in these stem cells leads to their transformation within days. Transformed stem cells remain located at crypt bottoms, while fuelling a growing microadenoma. These microadenomas show unimpeded growth and develop into macroscopic adenomas within 3-5weeks. The distribution of Lgr5+ cells within stem-cell-derived adenomas indicates that a stem cell/progenitor cell hierarchy is maintained in early neoplastic lesions. When Apc is deleted in short-lived transit-amplifying cells using a different cre mouse, the growth of the induced microadenomas rapidly stalls. Even after 30weeks, large adenomas are very rare in these mice. We conclude that stem-cell-specific loss of Apc results in progressively growing neoplasia.","container-title":"Nature","DOI":"10.1038/nature07602","ISSN":"0028-0836, 1476-4687","issue":"7229","language":"en","page":"608-611","source":"CrossRef","title":"Crypt stem cells as the cells-of-origin of intestinal cancer","volume":"457","author":[{"family":"Barker","given":"Nick"},{"family":"Ridgway","given":"Rachel A."},{"family":"Es","given":"Johan H.","non-dropping-particle":"van"},{"family":"Wetering","given":"Marc","non-dropping-particle":"van de"},{"family":"Begthel","given":"Harry"},{"family":"Born","given":"Maaike","non-dropping-particle":"van den"},{"family":"Danenberg","given":"Esther"},{"family":"Clarke","given":"Alan R."},{"family":"Sansom","given":"Owen J."},{"family":"Clevers","given":"Hans"}],"issued":{"date-parts":[["2009",1]]}},"label":"page"},{"id":1379,"uris":["http://zotero.org/users/local/S1zDC3eg/items/ENYIJ658"],"uri":["http://zotero.org/users/local/S1zDC3eg/items/ENYIJ658"],"itemData":{"id":1379,"type":"article-journal","abstract":"BACKGROUNDS AND AIMS: Lgr5 is a member of the G protein receptor super-family and was shown recently to be a stem cell marker for cells with intestinal differentiation. Its over-expression has been demonstrated in hepatocellular, basal cell carcinoma, and ovarian cancers but the underlying mechanisms are poorly understood. The aim of this study was to investigate if Lgr5 over-expression was correlated with human colorectal carcinogenesis and its potential correlation with beta-catenin. METHODS: The study was carried out on a tissue microarray that consisted of 102 colorectal carcinomas (CRC; M:F = 55:47), 18 colon adenoma, and 12 colon normal mucosa cases. Immunostains were performed with the standard EnVision method with primary antibodies against Lgr5, beta-catenin, and p53 antigens. Immunoreactivity of neoplastic cells to each antibody was double-blindly semi-quantified by two pathologists and the data were analyzed with the Chi-square and Spearman rank correlation tests. Subsequently, expression of Lgr5 in tissue sections of tumor centre and invasive margins of 21 cases of CRC certified to be immunoreactive of Lgr5 in TMA were evaluated and possible differences of Lgr5 expression between them were analyzed. RESULTS: Lgr5 immunoreactivity was observed only in single cells in the base of normal colon mucosal crypts but high in 28% (five out of 18) adenomas, and significantly higher in 54% (55/102, p = 0.016) CRC cases. In normal mucosa, adenoma, and CRC, beta-catenin expression was seen in 25% (three out of 12), 27% (five out of 18), and 81% (83/102) cases, respectively, in contrast to 0, 0, and 40% (41/102) for p53 expression, respectively. In CRC, Lgr5 expression was more intense in women than men (p &lt; 0.0001), and positively correlated with beta-catenin expression (p &lt; 0.001), but not with patients' ages, tumor sizes, nodal status, TNM stages, and p53 expression. Different expression of Lgr5 between tumor centre and invasive margins was not found (p &gt; 0.05). CONCLUSIONS: The results suggest that up-regulation of Lgr5 expression, especially in female patients, may play an important role in colorectal carcinogenesis, probably through the WNT/beta-catenin pathway, but not involve the progression of the CRC.","container-title":"International Journal of Colorectal Disease","DOI":"10.1007/s00384-010-0903-z","ISSN":"0179-1958, 1432-1262","issue":"5","language":"en","page":"583-590","source":"CrossRef","title":"Expression of Lgr5 in human colorectal carcinogenesis and its potential correlation with β-catenin","volume":"25","author":[{"family":"Fan","given":"Xiang-Shan"},{"family":"Wu","given":"Hong-Yan"},{"family":"Yu","given":"Hui-Ping"},{"family":"Zhou","given":"Qiang"},{"family":"Zhang","given":"Yi-Fen"},{"family":"Huang","given":"Qin"}],"issued":{"date-parts":[["2010",5]]}},"label":"page"},{"id":1390,"uris":["http://zotero.org/users/local/S1zDC3eg/items/TXNFLS58"],"uri":["http://zotero.org/users/local/S1zDC3eg/items/TXNFLS58"],"itemData":{"id":1390,"type":"article-journal","abstract":"BACKGROUND: The Wnt target LGR5 has been recently identified as a murine intestinal stem cell marker. Its role during each stage of human colorectal tumorigenesis remains to be determined.\nPATIENTS AND METHODS: LGR5 expression was investigated by immunohistochemical analysis in 17 low-grade and 13 high-grade intraepithelial neoplasias and 30 adenocarcinomas.\nRESULTS: The number of LGR5-positive cells increased tumor, with clustering of the cells to form patches. An apparent difference in their distribution among the tumorigenesis stages was observed. LGR5 expression in luminal surface showed a negative association with the progressive grade of tumors, while that in lower crypt exhibited a positive association with grade. In adenocarcinomas, LGR5 expression in luminal surface was negatively associated with pStage, while it was almost invariably high in lower crypt during advanced pStage disease.\nCONCLUSION: These results suggest that the shifts in the distribution of LGR5-positive cells towards the lower crypt play a role in the development and progression of colorectal cancer.","container-title":"Anticancer Research","ISSN":"1791-7530","issue":"1","journalAbbreviation":"Anticancer Res.","language":"eng","note":"PMID: 21273608","page":"263-270","source":"PubMed","title":"Expression of LGR5, an intestinal stem cell marker, during each stage of colorectal tumorigenesis","volume":"31","author":[{"family":"Takeda","given":"Kayoko"},{"family":"Kinoshita","given":"Ichiro"},{"family":"Shimizu","given":"Yasushi"},{"family":"Matsuno","given":"Yoshihiro"},{"family":"Shichinohe","given":"Toshiaki"},{"family":"Dosaka-Akita","given":"Hirotoshi"}],"issued":{"date-parts":[["2011",1]]}},"label":"page"}],"schema":"https://github.com/citation-style-language/schema/raw/master/csl-citation.json"} </w:instrText>
      </w:r>
      <w:r w:rsidRPr="000C4640">
        <w:rPr>
          <w:color w:val="auto"/>
        </w:rPr>
        <w:fldChar w:fldCharType="separate"/>
      </w:r>
      <w:r w:rsidRPr="000C4640">
        <w:rPr>
          <w:color w:val="auto"/>
        </w:rPr>
        <w:t>[8,13,14]</w:t>
      </w:r>
      <w:r w:rsidRPr="000C4640">
        <w:rPr>
          <w:color w:val="auto"/>
        </w:rPr>
        <w:fldChar w:fldCharType="end"/>
      </w:r>
      <w:r w:rsidRPr="000C4640">
        <w:rPr>
          <w:color w:val="auto"/>
        </w:rPr>
        <w:t xml:space="preserve">. Selective ablation of Lgr5+ cells induces tumor regression in organoids, while a re-emergence of Lgr5+ cells </w:t>
      </w:r>
      <w:r w:rsidR="00C47275" w:rsidRPr="000C4640">
        <w:rPr>
          <w:color w:val="auto"/>
        </w:rPr>
        <w:t>was</w:t>
      </w:r>
      <w:r w:rsidRPr="000C4640">
        <w:rPr>
          <w:color w:val="auto"/>
        </w:rPr>
        <w:t xml:space="preserve"> observed to drive tumor re-growth </w:t>
      </w:r>
      <w:r w:rsidRPr="000C4640">
        <w:rPr>
          <w:color w:val="auto"/>
        </w:rPr>
        <w:fldChar w:fldCharType="begin"/>
      </w:r>
      <w:r w:rsidRPr="000C4640">
        <w:rPr>
          <w:color w:val="auto"/>
        </w:rPr>
        <w:instrText xml:space="preserve"> ADDIN ZOTERO_ITEM CSL_CITATION {"citationID":"a1ljkoj6q6m","properties":{"formattedCitation":"[15]","plainCitation":"[15]","noteIndex":0},"citationItems":[{"id":4493,"uris":["http://zotero.org/users/local/S1zDC3eg/items/YHF4Y2PH"],"uri":["http://zotero.org/users/local/S1zDC3eg/items/YHF4Y2PH"],"itemData":{"id":4493,"type":"article-journal","abstract":"The cancer stem cell (CSC) theory highlights a self-renewing subpopulation of cancer cells that fuels tumour growth. The existence of human CSCs is mainly supported by xenotransplantation of prospectively isolated cells, but their clonal dynamics and plasticity remain unclear. Here, we show that human LGR5(+) colorectal cancer cells serve as CSCs in growing cancer tissues. Lineage-tracing experiments with a tamoxifen-inducible Cre knock-in allele of LGR5 reveal the self-renewal and differentiation capacity of LGR5(+) tumour cells. Selective ablation of LGR5(+) CSCs in LGR5-iCaspase9 knock-in organoids leads to tumour regression, followed by tumour regrowth driven by re-emerging LGR5(+) CSCs. KRT20 knock-in reporter marks differentiated cancer cells that constantly diminish in tumour tissues, while reverting to LGR5(+) CSCs and contributing to tumour regrowth after LGR5(+) CSC ablation. We also show that combined chemotherapy potentiates targeting of LGR5(+) CSCs. These data provide insights into the plasticity of CSCs and their potential as a therapeutic target in human colorectal cancer.","container-title":"Nature","DOI":"10.1038/nature22081","ISSN":"1476-4687","issue":"7653","page":"187-192","title":"Visualization and targeting of LGR5+ human colon cancer stem cells","volume":"545","author":[{"family":"Shimokawa","given":"Mariko"},{"family":"Ohta","given":"Yuki"},{"family":"Nishikori","given":"Shingo"},{"family":"Matano","given":"Mami"},{"family":"Takano","given":"Ai"},{"family":"Fujii","given":"Masayuki"},{"family":"Date","given":"Shoichi"},{"family":"Sugimoto","given":"Shinya"},{"family":"Kanai","given":"Takanori"},{"family":"Sato","given":"Toshiro"}],"issued":{"date-parts":[["2017",5,11]]}}}],"schema":"https://github.com/citation-style-language/schema/raw/master/csl-citation.json"} </w:instrText>
      </w:r>
      <w:r w:rsidRPr="000C4640">
        <w:rPr>
          <w:color w:val="auto"/>
        </w:rPr>
        <w:fldChar w:fldCharType="separate"/>
      </w:r>
      <w:r w:rsidRPr="000C4640">
        <w:rPr>
          <w:color w:val="auto"/>
        </w:rPr>
        <w:t>[15]</w:t>
      </w:r>
      <w:r w:rsidRPr="000C4640">
        <w:rPr>
          <w:color w:val="auto"/>
        </w:rPr>
        <w:fldChar w:fldCharType="end"/>
      </w:r>
      <w:r w:rsidRPr="000C4640">
        <w:rPr>
          <w:color w:val="auto"/>
        </w:rPr>
        <w:t xml:space="preserve">. Thus, targeted therapy for Lgr5+ cells in colon cancer might prevent the formation of colon adenoma or inhibit the progression of </w:t>
      </w:r>
      <w:r w:rsidRPr="000C4640">
        <w:rPr>
          <w:rFonts w:eastAsia="SimSun"/>
          <w:color w:val="auto"/>
          <w:lang w:eastAsia="ko-KR"/>
        </w:rPr>
        <w:t xml:space="preserve">early-stage </w:t>
      </w:r>
      <w:r w:rsidRPr="000C4640">
        <w:rPr>
          <w:color w:val="auto"/>
        </w:rPr>
        <w:t xml:space="preserve">colon cancer. Furthermore, Lgr5+ cells are an attractive treatment target in terms of drug development, since the structure of Lgr5 </w:t>
      </w:r>
      <w:r w:rsidR="00C47275" w:rsidRPr="000C4640">
        <w:rPr>
          <w:color w:val="auto"/>
        </w:rPr>
        <w:t>was</w:t>
      </w:r>
      <w:r w:rsidRPr="000C4640">
        <w:rPr>
          <w:color w:val="auto"/>
        </w:rPr>
        <w:t xml:space="preserve"> fully determined and Lgr5 is localized on the cellular surface. This </w:t>
      </w:r>
      <w:r w:rsidR="00C47275" w:rsidRPr="000C4640">
        <w:rPr>
          <w:color w:val="auto"/>
        </w:rPr>
        <w:t>was</w:t>
      </w:r>
      <w:r w:rsidRPr="000C4640">
        <w:rPr>
          <w:color w:val="auto"/>
        </w:rPr>
        <w:t xml:space="preserve"> recently demonstrated via antibody</w:t>
      </w:r>
      <w:r w:rsidR="00C47275" w:rsidRPr="000C4640">
        <w:rPr>
          <w:color w:val="auto"/>
        </w:rPr>
        <w:t>–</w:t>
      </w:r>
      <w:r w:rsidRPr="000C4640">
        <w:rPr>
          <w:color w:val="auto"/>
        </w:rPr>
        <w:t xml:space="preserve">drug conjugates targeting Lgr5+ cells, which resulted in </w:t>
      </w:r>
      <w:r w:rsidR="00C47275" w:rsidRPr="000C4640">
        <w:rPr>
          <w:color w:val="auto"/>
        </w:rPr>
        <w:t xml:space="preserve">a </w:t>
      </w:r>
      <w:r w:rsidRPr="000C4640">
        <w:rPr>
          <w:color w:val="auto"/>
        </w:rPr>
        <w:t xml:space="preserve">reduction in tumor size, extended patient survival, and prevention of cancer recurrence </w:t>
      </w:r>
      <w:r w:rsidRPr="000C4640">
        <w:rPr>
          <w:color w:val="auto"/>
        </w:rPr>
        <w:fldChar w:fldCharType="begin"/>
      </w:r>
      <w:r w:rsidRPr="000C4640">
        <w:rPr>
          <w:color w:val="auto"/>
        </w:rPr>
        <w:instrText xml:space="preserve"> ADDIN ZOTERO_ITEM CSL_CITATION {"citationID":"auu0fgdl15","properties":{"formattedCitation":"[16,17]","plainCitation":"[16,17]","noteIndex":0},"citationItems":[{"id":4476,"uris":["http://zotero.org/users/local/S1zDC3eg/items/IZ99WQVF"],"uri":["http://zotero.org/users/local/S1zDC3eg/items/IZ99WQVF"],"itemData":{"id":4476,"type":"article-journal","abstract":"Gastrointestinal cancer is one of the leading causes of cancer-related mortality in men and women worldwide. The adult stem cell marker LGR5 (leucine-rich repeat-containing, G protein-coupled receptor 5) is highly expressed in a significant fraction of gastrointestinal tumors of the colon, liver, pancreas, and stomach, relative to normal tissues. LGR5 is located on the cell surface and undergoes rapid, constitutive internalization independent of ligand. Furthermore, LGR5-high cancer cells have been shown to exhibit the properties of tumor-initiating cells or cancer stem cells (CSC). On the basis of these attributes, we generated two LGR5-targeting antibody-drug conjugates (ADC) by tethering the tubulin-inhibiting cytotoxic drug monomethyl auristatin E to a highly specific anti-LGR5 mAb via a protease cleavable or noncleavable chemical linker and compared them in receptor binding, cell internalization, and cytotoxic efficacy in cancer cells. Here, we show that both ADCs bind LGR5 with high specificity and equivalent nanomolar affinity and rapidly internalize to the lysosomes of LGR5-expressing gastrointestinal cancer cells. The anti-LGR5 ADCs effectively induced cytotoxicity in LGR5-high gastrointestinal cancer cells, but not in LGR5-negative or -knockdown cancer cell lines. Overall, we demonstrate that the cleavable ADC exhibited higher potency in vitro and was able to eradicate tumors and prevent recurrence in a xenograft model of colon cancer. These findings provide preclinical evidence for the potential of LGR5-targeting ADCs as effective new therapeutics for the treatment and eradication of gastrointestinal tumors and CSCs with high LGR5 expression. Mol Cancer Ther; 15(7); 1580-90. (c)2016 AACR.","container-title":"Molecular cancer therapeutics","DOI":"10.1158/1535-7163.MCT-16-0114","ISSN":"1535-7163","issue":"7","page":"1580-1590","title":"LGR5-targeted antibody–drug conjugate eradicates gastrointestinal tumors and prevents recurrence","volume":"15","author":[{"family":"Gong","given":"Xing"},{"family":"Azhdarinia","given":"Ali"},{"family":"Ghosh","given":"Sukhen C."},{"family":"Xiong","given":"Wei"},{"family":"An","given":"Zhiqiang"},{"family":"Liu","given":"Qingyun"},{"family":"Carmon","given":"Kendra S."}],"issued":{"date-parts":[["2016",7]]}},"label":"page"},{"id":4479,"uris":["http://zotero.org/users/local/S1zDC3eg/items/KND7TBQV"],"uri":["http://zotero.org/users/local/S1zDC3eg/items/KND7TBQV"],"itemData":{"id":4479,"type":"article-journal","abstract":"Cancer stem cells (CSCs) are hypothesized to actively maintain tumors similarly to how their normal counterparts replenish differentiated cell types within tissues, making them an attractive therapeutic target for the treatment of cancer. Because most CSC markers also label normal tissue stem cells, it is unclear how to selectively target them without compromising normal tissue homeostasis. We evaluated a strategy that targets the cell surface leucine-rich repeat-containing G protein-coupled receptor 5 (LGR5), a well-characterized tissue stem cell and CSC marker, with an antibody conjugated to distinct cytotoxic drugs. One antibody-drug conjugate (ADC) demonstrated potent tumor efficacy and safety in vivo. Furthermore, the ADC decreased tumor size and proliferation, translating to improved survival in a genetically engineered model of intestinal tumorigenesis. These data demonstrate that ADCs can be leveraged to exploit differences between normal and cancer stem cells to successfully target gastrointestinal cancers.","container-title":"Science translational medicine","DOI":"10.1126/scitranslmed.aac7433","ISSN":"1946-6234","issue":"314","page":"314ra186","title":"Targeting LGR5+ cells with an antibody-drug conjugate for the treatment of colon cancer","volume":"7","author":[{"family":"Junttila","given":"Melissa R."},{"family":"Mao","given":"Weiguang"},{"family":"Wang","given":"Xi"},{"family":"Wang","given":"Bu-Er"},{"family":"Pham","given":"Thinh"},{"family":"Flygare","given":"John"},{"family":"Yu","given":"Shang-Fan"},{"family":"Yee","given":"Sharon"},{"family":"Goldenberg","given":"David"},{"family":"Fields","given":"Carter"}],"issued":{"date-parts":[["2015",11,18]]}},"label":"page"}],"schema":"https://github.com/citation-style-language/schema/raw/master/csl-citation.json"} </w:instrText>
      </w:r>
      <w:r w:rsidRPr="000C4640">
        <w:rPr>
          <w:color w:val="auto"/>
        </w:rPr>
        <w:fldChar w:fldCharType="separate"/>
      </w:r>
      <w:r w:rsidRPr="000C4640">
        <w:rPr>
          <w:color w:val="auto"/>
        </w:rPr>
        <w:t>[16,17]</w:t>
      </w:r>
      <w:r w:rsidRPr="000C4640">
        <w:rPr>
          <w:color w:val="auto"/>
        </w:rPr>
        <w:fldChar w:fldCharType="end"/>
      </w:r>
      <w:r w:rsidRPr="000C4640">
        <w:rPr>
          <w:color w:val="auto"/>
        </w:rPr>
        <w:t>. However, since Lgr5 is expressed in CSCs</w:t>
      </w:r>
      <w:r w:rsidR="00C47275" w:rsidRPr="000C4640">
        <w:rPr>
          <w:color w:val="auto"/>
        </w:rPr>
        <w:t>,</w:t>
      </w:r>
      <w:r w:rsidRPr="000C4640">
        <w:rPr>
          <w:color w:val="auto"/>
        </w:rPr>
        <w:t xml:space="preserve"> as well as normal stem cells, non-selective therapies targeting Lgr5 may lead to significant damage of noncancerous (normal) colon stem cells and destruction of normal colon homeostasis. For these reasons, non-selective Lgr5</w:t>
      </w:r>
      <w:r w:rsidRPr="000C4640">
        <w:rPr>
          <w:rFonts w:eastAsia="SimSun"/>
          <w:color w:val="auto"/>
          <w:lang w:eastAsia="ko-KR"/>
        </w:rPr>
        <w:t>-</w:t>
      </w:r>
      <w:r w:rsidRPr="000C4640">
        <w:rPr>
          <w:color w:val="auto"/>
        </w:rPr>
        <w:t>targeting therap</w:t>
      </w:r>
      <w:r w:rsidRPr="000C4640">
        <w:rPr>
          <w:rFonts w:eastAsia="SimSun"/>
          <w:color w:val="auto"/>
          <w:lang w:eastAsia="ko-KR"/>
        </w:rPr>
        <w:t>ies</w:t>
      </w:r>
      <w:r w:rsidRPr="000C4640">
        <w:rPr>
          <w:color w:val="auto"/>
        </w:rPr>
        <w:t xml:space="preserve"> </w:t>
      </w:r>
      <w:r w:rsidR="00C47275" w:rsidRPr="000C4640">
        <w:rPr>
          <w:rFonts w:eastAsia="SimSun"/>
          <w:color w:val="auto"/>
          <w:lang w:eastAsia="ko-KR"/>
        </w:rPr>
        <w:t>are</w:t>
      </w:r>
      <w:r w:rsidRPr="000C4640">
        <w:rPr>
          <w:color w:val="auto"/>
        </w:rPr>
        <w:t xml:space="preserve"> difficult to apply in clinical setting</w:t>
      </w:r>
      <w:r w:rsidRPr="000C4640">
        <w:rPr>
          <w:rFonts w:eastAsia="SimSun"/>
          <w:color w:val="auto"/>
          <w:lang w:eastAsia="ko-KR"/>
        </w:rPr>
        <w:t>s</w:t>
      </w:r>
      <w:r w:rsidRPr="000C4640">
        <w:rPr>
          <w:color w:val="auto"/>
        </w:rPr>
        <w:t>.</w:t>
      </w:r>
    </w:p>
    <w:p w14:paraId="02701B77" w14:textId="492E828D" w:rsidR="006D27F5" w:rsidRPr="000C4640" w:rsidRDefault="006D27F5" w:rsidP="00387E25">
      <w:pPr>
        <w:pStyle w:val="MDPI31text"/>
        <w:rPr>
          <w:color w:val="auto"/>
        </w:rPr>
      </w:pPr>
      <w:r w:rsidRPr="000C4640">
        <w:rPr>
          <w:color w:val="auto"/>
        </w:rPr>
        <w:t xml:space="preserve">It </w:t>
      </w:r>
      <w:r w:rsidR="00C47275" w:rsidRPr="000C4640">
        <w:rPr>
          <w:color w:val="auto"/>
        </w:rPr>
        <w:t>was</w:t>
      </w:r>
      <w:r w:rsidRPr="000C4640">
        <w:rPr>
          <w:color w:val="auto"/>
        </w:rPr>
        <w:t xml:space="preserve"> previously reported that Lgr5+ colon stem cells move from the crypt to the luminal epithelium following the administration of a carcinogen, and that Lgr5-dense foci grow faster than Lgr5-sparse foci </w:t>
      </w:r>
      <w:r w:rsidRPr="000C4640">
        <w:rPr>
          <w:color w:val="auto"/>
        </w:rPr>
        <w:fldChar w:fldCharType="begin"/>
      </w:r>
      <w:r w:rsidRPr="000C4640">
        <w:rPr>
          <w:color w:val="auto"/>
        </w:rPr>
        <w:instrText xml:space="preserve"> ADDIN ZOTERO_ITEM CSL_CITATION {"citationID":"a1jjrhnvl6e","properties":{"formattedCitation":"[18]","plainCitation":"[18]","noteIndex":0},"citationItems":[{"id":1355,"uris":["http://zotero.org/users/local/S1zDC3eg/items/79LCURWU"],"uri":["http://zotero.org/users/local/S1zDC3eg/items/79LCURWU"],"itemData":{"id":1355,"type":"article-journal","abstract":"Background and study aims: A diagnostic molecular marker for pre-neoplastic lesions, particularly before polyposis, is still lacking. Lgr5 has been broadly accepted as a marker for intestinal cancer stem cells. The aim of this study was to investigate the monitoring of Lgr5 +  cells as a useful tool for the early diagnosis of premalignant lesions before polyp formation.\n\nMethods: In vivo molecular imaging was performed to examine colon tumorigenesis in Lgr5-EGFP mice treated with azoxymethane and dextran sodium sulfate. eGFP + Lgr5 + regions in the descending colon were longitudinally monitored using side-view confocal endomicroscopy. Based on the eGFP signal intensity on the luminal surface, polyps were classified into two groups – Lgr5-high and Lgr5-low. White light colonoscopy was used to monitor polyp formation.\n\nResults: Approximately 75 % of the polyps originated from foci containing Lgr5-eGFP + cells, whereas 25 % of the polyps emerged from Lgr5 – foci. Among eGFP + foci, Lgr5-high foci grew faster than Lgr5-low foci.\n\nConclusions: Polyps developed at Lgr5 + regions. Luminal Lgr5 expression was correlated with the growth rate of early-stage adenomas. Lgr5 is a promising molecular marker for the early diagnosis of colon tumors.","container-title":"Endoscopy","DOI":"10.1055/s-0034-1377631","ISSN":"0013-726X, 1438-8812","issue":"12","journalAbbreviation":"Endoscopy","language":"en","page":"1110-1116","source":"CrossRef","title":"In vivo imaging of Lgr5-positive cell populations using confocal laser endomicroscopy during early colon tumorigenesis","volume":"46","author":[{"family":"Choi","given":"Jin Woo"},{"family":"Kim","given":"Jun Ki"},{"family":"Choi","given":"Myunghwan"},{"family":"Kim","given":"Yi Rang"},{"family":"Yun","given":"Seok Hyun"}],"issued":{"date-parts":[["2014",9,12]]}}}],"schema":"https://github.com/citation-style-language/schema/raw/master/csl-citation.json"} </w:instrText>
      </w:r>
      <w:r w:rsidRPr="000C4640">
        <w:rPr>
          <w:color w:val="auto"/>
        </w:rPr>
        <w:fldChar w:fldCharType="separate"/>
      </w:r>
      <w:r w:rsidRPr="000C4640">
        <w:rPr>
          <w:color w:val="auto"/>
        </w:rPr>
        <w:t>[18]</w:t>
      </w:r>
      <w:r w:rsidRPr="000C4640">
        <w:rPr>
          <w:color w:val="auto"/>
        </w:rPr>
        <w:fldChar w:fldCharType="end"/>
      </w:r>
      <w:r w:rsidRPr="000C4640">
        <w:rPr>
          <w:color w:val="auto"/>
        </w:rPr>
        <w:t>. The difference in location between normal colon stem cells, which congregate at the crypt bottom, and colon cancer stem cells, which migrate toward the luminal epithelium</w:t>
      </w:r>
      <w:r w:rsidRPr="000C4640">
        <w:rPr>
          <w:rFonts w:eastAsia="SimSun"/>
          <w:color w:val="auto"/>
          <w:lang w:eastAsia="ko-KR"/>
        </w:rPr>
        <w:t xml:space="preserve"> </w:t>
      </w:r>
      <w:r w:rsidRPr="000C4640">
        <w:rPr>
          <w:rFonts w:eastAsia="SimSun"/>
          <w:color w:val="auto"/>
          <w:lang w:eastAsia="ko-KR"/>
        </w:rPr>
        <w:fldChar w:fldCharType="begin"/>
      </w:r>
      <w:r w:rsidRPr="000C4640">
        <w:rPr>
          <w:rFonts w:eastAsia="SimSun"/>
          <w:color w:val="auto"/>
          <w:lang w:eastAsia="ko-KR"/>
        </w:rPr>
        <w:instrText xml:space="preserve"> ADDIN ZOTERO_ITEM CSL_CITATION {"citationID":"a2cqklfosq3","properties":{"formattedCitation":"[14]","plainCitation":"[14]","noteIndex":0},"citationItems":[{"id":1390,"uris":["http://zotero.org/users/local/S1zDC3eg/items/TXNFLS58"],"uri":["http://zotero.org/users/local/S1zDC3eg/items/TXNFLS58"],"itemData":{"id":1390,"type":"article-journal","abstract":"BACKGROUND: The Wnt target LGR5 has been recently identified as a murine intestinal stem cell marker. Its role during each stage of human colorectal tumorigenesis remains to be determined.\nPATIENTS AND METHODS: LGR5 expression was investigated by immunohistochemical analysis in 17 low-grade and 13 high-grade intraepithelial neoplasias and 30 adenocarcinomas.\nRESULTS: The number of LGR5-positive cells increased tumor, with clustering of the cells to form patches. An apparent difference in their distribution among the tumorigenesis stages was observed. LGR5 expression in luminal surface showed a negative association with the progressive grade of tumors, while that in lower crypt exhibited a positive association with grade. In adenocarcinomas, LGR5 expression in luminal surface was negatively associated with pStage, while it was almost invariably high in lower crypt during advanced pStage disease.\nCONCLUSION: These results suggest that the shifts in the distribution of LGR5-positive cells towards the lower crypt play a role in the development and progression of colorectal cancer.","container-title":"Anticancer Research","ISSN":"1791-7530","issue":"1","journalAbbreviation":"Anticancer Res.","language":"eng","note":"PMID: 21273608","page":"263-270","source":"PubMed","title":"Expression of LGR5, an intestinal stem cell marker, during each stage of colorectal tumorigenesis","volume":"31","author":[{"family":"Takeda","given":"Kayoko"},{"family":"Kinoshita","given":"Ichiro"},{"family":"Shimizu","given":"Yasushi"},{"family":"Matsuno","given":"Yoshihiro"},{"family":"Shichinohe","given":"Toshiaki"},{"family":"Dosaka-Akita","given":"Hirotoshi"}],"issued":{"date-parts":[["2011",1]]}}}],"schema":"https://github.com/citation-style-language/schema/raw/master/csl-citation.json"} </w:instrText>
      </w:r>
      <w:r w:rsidRPr="000C4640">
        <w:rPr>
          <w:rFonts w:eastAsia="SimSun"/>
          <w:color w:val="auto"/>
          <w:lang w:eastAsia="ko-KR"/>
        </w:rPr>
        <w:fldChar w:fldCharType="separate"/>
      </w:r>
      <w:r w:rsidRPr="000C4640">
        <w:rPr>
          <w:color w:val="auto"/>
        </w:rPr>
        <w:t>[14]</w:t>
      </w:r>
      <w:r w:rsidRPr="000C4640">
        <w:rPr>
          <w:rFonts w:eastAsia="SimSun"/>
          <w:color w:val="auto"/>
          <w:lang w:eastAsia="ko-KR"/>
        </w:rPr>
        <w:fldChar w:fldCharType="end"/>
      </w:r>
      <w:r w:rsidRPr="000C4640">
        <w:rPr>
          <w:color w:val="auto"/>
        </w:rPr>
        <w:t xml:space="preserve">, offers a potential means of targeted </w:t>
      </w:r>
      <w:r w:rsidRPr="000C4640">
        <w:rPr>
          <w:rFonts w:eastAsia="SimSun"/>
          <w:color w:val="auto"/>
          <w:lang w:eastAsia="ko-KR"/>
        </w:rPr>
        <w:t xml:space="preserve">preventative </w:t>
      </w:r>
      <w:r w:rsidRPr="000C4640">
        <w:rPr>
          <w:color w:val="auto"/>
        </w:rPr>
        <w:t>treatment when combined with photodynamic therapy (PDT).</w:t>
      </w:r>
    </w:p>
    <w:p w14:paraId="21DA62DF" w14:textId="18534912" w:rsidR="006D27F5" w:rsidRPr="000C4640" w:rsidRDefault="006D27F5" w:rsidP="00387E25">
      <w:pPr>
        <w:pStyle w:val="MDPI31text"/>
        <w:rPr>
          <w:rFonts w:eastAsia="SimSun"/>
          <w:color w:val="auto"/>
          <w:lang w:eastAsia="ko-KR"/>
        </w:rPr>
      </w:pPr>
      <w:r w:rsidRPr="000C4640">
        <w:rPr>
          <w:color w:val="auto"/>
        </w:rPr>
        <w:t xml:space="preserve">Although PDT methods </w:t>
      </w:r>
      <w:r w:rsidR="00C47275" w:rsidRPr="000C4640">
        <w:rPr>
          <w:color w:val="auto"/>
        </w:rPr>
        <w:t>are</w:t>
      </w:r>
      <w:r w:rsidRPr="000C4640">
        <w:rPr>
          <w:color w:val="auto"/>
        </w:rPr>
        <w:t xml:space="preserve"> utilized to treat colorectal cancer stem cells </w:t>
      </w:r>
      <w:r w:rsidRPr="000C4640">
        <w:rPr>
          <w:color w:val="auto"/>
        </w:rPr>
        <w:fldChar w:fldCharType="begin"/>
      </w:r>
      <w:r w:rsidRPr="000C4640">
        <w:rPr>
          <w:color w:val="auto"/>
        </w:rPr>
        <w:instrText xml:space="preserve"> ADDIN ZOTERO_ITEM CSL_CITATION {"citationID":"a134pr3abdn","properties":{"formattedCitation":"[19]","plainCitation":"[19]","noteIndex":0},"citationItems":[{"id":4128,"uris":["http://zotero.org/users/local/S1zDC3eg/items/722KQLWX"],"uri":["http://zotero.org/users/local/S1zDC3eg/items/722KQLWX"],"itemData":{"id":4128,"type":"article-journal","abstract":"Colorectal cancer is commonly treated by tumour resection, as chemotherapy and radiation have proven to be less effective, especially if the tumour has metastasized. Resistance to therapies occurs in almost all patients with colorectal cancer, especially in those with metastatic tumours. Cancer stem cells have the ability to self-renew, and their slow rate of cycling enhances resistance to treatment and increases the likelihood of tumour recurrence. Most metastatic tumours are unable to be surgically removed, thus creating a need for treatment modalities that target cancers directly and destroy cancer stem cells. Photodynamic therapy involves a photosensitizer that when exposed to a light source of a particular wavelength becomes excited and produces a form of oxygen that kills cancer cells. Photodynamic therapy is currently being investigated as a treatment modality for colorectal cancer, and new studies are exploring enhancing photodynamic therapy efficacy with the aid of drug carriers and immune conjugates. These modifications could prove effective in targeting cancer stem cells that are thought to be resistant to photodynamic therapy. In order for photodynamic therapy to be an effective treatment in colorectal cancer, it requires treatment of both primary tumours and the metastatic secondary disease that is caused by colon cancer stem cells. This review focuses on current photodynamic therapy treatments available for colorectal cancer and highlights proposed actively targeted photosynthetic drug uptake mechanisms specifically mediated towards colon cancer stem cells, as well as identify the gaps in research which need to be investigated in order to develop a combinative targeted photodynamic therapy regime that can effectively control colorectal cancer primary and metastatic tumour growth by eliminating colon cancer stem cells.","container-title":"Tumor Biology","DOI":"10.1177/1010428317734691","ISSN":"1010-4283, 1423-0380","issue":"10","journalAbbreviation":"Tumour Biol.","language":"en","page":"1-17","source":"Crossref","title":"Targeted photodynamic therapy as potential treatment modality for the eradication of colon cancer and colon cancer stem cells","volume":"39","author":[{"family":"Hodgkinson","given":"Natasha"},{"family":"Kruger","given":"Cherie A"},{"family":"Abrahamse","given":"Heidi"}],"issued":{"date-parts":[["2017",10]]}}}],"schema":"https://github.com/citation-style-language/schema/raw/master/csl-citation.json"} </w:instrText>
      </w:r>
      <w:r w:rsidRPr="000C4640">
        <w:rPr>
          <w:color w:val="auto"/>
        </w:rPr>
        <w:fldChar w:fldCharType="separate"/>
      </w:r>
      <w:r w:rsidRPr="000C4640">
        <w:rPr>
          <w:color w:val="auto"/>
        </w:rPr>
        <w:t>[19]</w:t>
      </w:r>
      <w:r w:rsidRPr="000C4640">
        <w:rPr>
          <w:color w:val="auto"/>
        </w:rPr>
        <w:fldChar w:fldCharType="end"/>
      </w:r>
      <w:r w:rsidRPr="000C4640">
        <w:rPr>
          <w:color w:val="auto"/>
        </w:rPr>
        <w:t>, a classic limitation of PDT is that the incident light intensity drops off as a function of tissue depth. When combined with a novel fractionated PDT method for sensitizing and killing</w:t>
      </w:r>
      <w:r w:rsidR="00C47275" w:rsidRPr="000C4640">
        <w:rPr>
          <w:color w:val="auto"/>
        </w:rPr>
        <w:t xml:space="preserve"> green fluorescent protein</w:t>
      </w:r>
      <w:r w:rsidRPr="000C4640">
        <w:rPr>
          <w:color w:val="auto"/>
        </w:rPr>
        <w:t xml:space="preserve"> </w:t>
      </w:r>
      <w:r w:rsidR="00C47275" w:rsidRPr="000C4640">
        <w:rPr>
          <w:color w:val="auto"/>
        </w:rPr>
        <w:t>(</w:t>
      </w:r>
      <w:r w:rsidRPr="000C4640">
        <w:rPr>
          <w:color w:val="auto"/>
        </w:rPr>
        <w:t>GFP</w:t>
      </w:r>
      <w:r w:rsidR="00C47275" w:rsidRPr="000C4640">
        <w:rPr>
          <w:color w:val="auto"/>
        </w:rPr>
        <w:t>)</w:t>
      </w:r>
      <w:r w:rsidRPr="000C4640">
        <w:rPr>
          <w:color w:val="auto"/>
        </w:rPr>
        <w:t xml:space="preserve">-expressing cells </w:t>
      </w:r>
      <w:r w:rsidRPr="000C4640">
        <w:rPr>
          <w:color w:val="auto"/>
        </w:rPr>
        <w:fldChar w:fldCharType="begin"/>
      </w:r>
      <w:r w:rsidRPr="000C4640">
        <w:rPr>
          <w:color w:val="auto"/>
        </w:rPr>
        <w:instrText xml:space="preserve"> ADDIN ZOTERO_ITEM CSL_CITATION {"citationID":"a1020ksiqb7","properties":{"formattedCitation":"[20,21]","plainCitation":"[20,21]","noteIndex":0},"citationItems":[{"id":1268,"uris":["http://zotero.org/users/local/S1zDC3eg/items/4HW3CF54"],"uri":["http://zotero.org/users/local/S1zDC3eg/items/4HW3CF54"],"itemData":{"id":1268,"type":"article-journal","abstract":"Intravital ablation of particular cell populations is necessary to\ndecipher their roles under spatiotemporal conditions. Energy transferbased\nphotodynamic therapy presented a conditional range for\nspecifically inducing the death of GFP expressing cells, with little\neffect on normal cells. This novel system enables easy access to the\nfunctional study of cells.","container-title":"Chemical Communications","DOI":"10.1039/C7CC07550B","ISSN":"1359-7345, 1364-548X","issue":"92","language":"en","page":"12434-12437","source":"CrossRef","title":"Fluorescent cell-selective ablation using an adaptive photodynamic method","volume":"53","author":[{"family":"Kim","given":"Yi Rang"},{"family":"Kim","given":"Jun Ki"},{"family":"Choi","given":"Jin Woo"}],"issued":{"date-parts":[["2017"]]}},"label":"page"},{"id":4483,"uris":["http://zotero.org/users/local/S1zDC3eg/items/HRVHWHWV"],"uri":["http://zotero.org/users/local/S1zDC3eg/items/HRVHWHWV"],"itemData":{"id":4483,"type":"article-journal","abstract":"Distant metastasis is initiated by circulating tumor cells (CTCs), which are considered to be a determining factor for the degree of metastasis and the survival of cancer patients. Although CTC-based diagnostic approaches are being rapidly developed, limited studies have proven the benefits of CTC elimination, with most studies providing only hypothetical inference because of the technical difficulty in examining the effects of CTC elimination in vivo. We modified photodynamic therapy to specifically eliminate green fluorescent protein (GFP)-expressing CTCs and evaluated the therapeutic efficacy of CTC elimination. When circulating blood is illuminated with a blue laser (lambda = 473 nm), the combination of GFP and photosensitizers induces a selective elimination of GFP-expressing CTCs, with limited effect on normal cells. In GFP-expressing cancer cell-infused or transplanted mice models, the treatment suppressed distant metastasis and extended the survival of the tumor-bearing mice. Taken together, CTCs are a core seed to be metastasized into secondary organs and elimination of CTCs may improve the survival of cancer patients.","container-title":"Journal of Hematology &amp; Oncology","DOI":"10.1186/s13045-018-0658-5","ISSN":"1756-8722","issue":"1","note":"PMCID: PMC6131899","page":"114","title":"Selective killing of circulating tumor cells prevents metastasis and extends survival","volume":"11","author":[{"family":"Kim","given":"Yi Rang"},{"family":"Yoo","given":"Jung Ki"},{"family":"Jeong","given":"Chang Wook"},{"family":"Choi","given":"Jin Woo"}],"issued":{"date-parts":[["2018"]]}},"label":"page"}],"schema":"https://github.com/citation-style-language/schema/raw/master/csl-citation.json"} </w:instrText>
      </w:r>
      <w:r w:rsidRPr="000C4640">
        <w:rPr>
          <w:color w:val="auto"/>
        </w:rPr>
        <w:fldChar w:fldCharType="separate"/>
      </w:r>
      <w:r w:rsidRPr="000C4640">
        <w:rPr>
          <w:color w:val="auto"/>
        </w:rPr>
        <w:t>[20,21]</w:t>
      </w:r>
      <w:r w:rsidRPr="000C4640">
        <w:rPr>
          <w:color w:val="auto"/>
        </w:rPr>
        <w:fldChar w:fldCharType="end"/>
      </w:r>
      <w:r w:rsidRPr="000C4640">
        <w:rPr>
          <w:color w:val="auto"/>
        </w:rPr>
        <w:t xml:space="preserve">, it becomes possible to focus treatment on colon CSCs at the luminal surface, while minimizing damage to normal stem cells. Using this minimally invasive fractionated PDT technique, we further reveal the role of Lgr5+ CSCs in tumor maintenance and proliferation, demonstrating the therapeutic potential of </w:t>
      </w:r>
      <w:r w:rsidRPr="000C4640">
        <w:rPr>
          <w:rFonts w:eastAsia="SimSun"/>
          <w:color w:val="auto"/>
          <w:lang w:eastAsia="ko-KR"/>
        </w:rPr>
        <w:t xml:space="preserve">localized </w:t>
      </w:r>
      <w:r w:rsidRPr="000C4640">
        <w:rPr>
          <w:color w:val="auto"/>
        </w:rPr>
        <w:t>PDT for targeting Lgr5+ cells in sporadic tumor models while minimizing damage to off-target tissues.</w:t>
      </w:r>
      <w:r w:rsidRPr="000C4640">
        <w:rPr>
          <w:rFonts w:eastAsia="SimSun"/>
          <w:color w:val="auto"/>
          <w:lang w:eastAsia="ko-KR"/>
        </w:rPr>
        <w:t xml:space="preserve"> While the current treatment model requires CSCs to express GFP, with development of conjugated Lgr5-targeting photosensitizers, the localization method demonstrated here has the potential to allow targeted early and preventative treatment for patients at high risk of hereditary colorectal cancer.</w:t>
      </w:r>
    </w:p>
    <w:p w14:paraId="520FD928" w14:textId="4FD4E33C" w:rsidR="006D27F5" w:rsidRPr="000C4640" w:rsidRDefault="00387E25" w:rsidP="00387E25">
      <w:pPr>
        <w:pStyle w:val="MDPI21heading1"/>
        <w:rPr>
          <w:color w:val="auto"/>
        </w:rPr>
      </w:pPr>
      <w:r w:rsidRPr="000C4640">
        <w:rPr>
          <w:color w:val="auto"/>
          <w:lang w:eastAsia="zh-CN"/>
        </w:rPr>
        <w:t xml:space="preserve">2. </w:t>
      </w:r>
      <w:r w:rsidR="00232047" w:rsidRPr="000C4640">
        <w:rPr>
          <w:color w:val="auto"/>
        </w:rPr>
        <w:t>Materials and Methods</w:t>
      </w:r>
    </w:p>
    <w:p w14:paraId="450AC3B3" w14:textId="77777777" w:rsidR="006D27F5" w:rsidRPr="000C4640" w:rsidRDefault="00387E25" w:rsidP="00387E25">
      <w:pPr>
        <w:pStyle w:val="MDPI22heading2"/>
        <w:rPr>
          <w:color w:val="auto"/>
        </w:rPr>
      </w:pPr>
      <w:r w:rsidRPr="000C4640">
        <w:rPr>
          <w:color w:val="auto"/>
        </w:rPr>
        <w:t xml:space="preserve">2.1. </w:t>
      </w:r>
      <w:r w:rsidR="006D27F5" w:rsidRPr="000C4640">
        <w:rPr>
          <w:color w:val="auto"/>
        </w:rPr>
        <w:t>Photodynamic Therapy of Mouse Colon Adenocarcinoma</w:t>
      </w:r>
    </w:p>
    <w:p w14:paraId="000E12E3" w14:textId="6F37FDDE" w:rsidR="006D27F5" w:rsidRPr="000C4640" w:rsidRDefault="006D27F5" w:rsidP="002647B5">
      <w:pPr>
        <w:pStyle w:val="MDPI31text"/>
        <w:rPr>
          <w:color w:val="auto"/>
        </w:rPr>
      </w:pPr>
      <w:r w:rsidRPr="000C4640">
        <w:rPr>
          <w:color w:val="auto"/>
        </w:rPr>
        <w:t>To ensure uniform delivery of laser radiation onto the colon cancer cells, custom-made cylindrical diffuse fibers were used (SOMTA, Ltd.</w:t>
      </w:r>
      <w:r w:rsidR="00232047" w:rsidRPr="000C4640">
        <w:rPr>
          <w:color w:val="auto"/>
        </w:rPr>
        <w:t>, Pietermaritzburg, South Africa</w:t>
      </w:r>
      <w:r w:rsidRPr="000C4640">
        <w:rPr>
          <w:color w:val="auto"/>
        </w:rPr>
        <w:t xml:space="preserve">). The light propagated through the optical fiber core was emitted by a diffusing part, from which light disperses in a radially uniform manner. The cylindrical diffuse fiber is bendable, and the diameter and length of the diffuser were 600 µm and 2 cm, respectively. After gently inserting the diffusing fiber into the mouse colon via the anus, blue light (473 nm wavelength) from a diode laser was delivered through the optical waveguide for uniform irradiation. The radiation power of the diffusing part per unit area was adjusted to fall between 22 </w:t>
      </w:r>
      <w:proofErr w:type="spellStart"/>
      <w:r w:rsidRPr="000C4640">
        <w:rPr>
          <w:color w:val="auto"/>
        </w:rPr>
        <w:t>mW</w:t>
      </w:r>
      <w:proofErr w:type="spellEnd"/>
      <w:r w:rsidRPr="000C4640">
        <w:rPr>
          <w:color w:val="auto"/>
        </w:rPr>
        <w:t>/mm</w:t>
      </w:r>
      <w:r w:rsidRPr="000C4640">
        <w:rPr>
          <w:color w:val="auto"/>
          <w:vertAlign w:val="superscript"/>
        </w:rPr>
        <w:t>2</w:t>
      </w:r>
      <w:r w:rsidRPr="000C4640">
        <w:rPr>
          <w:color w:val="auto"/>
        </w:rPr>
        <w:t xml:space="preserve"> and 25 </w:t>
      </w:r>
      <w:proofErr w:type="spellStart"/>
      <w:r w:rsidRPr="000C4640">
        <w:rPr>
          <w:color w:val="auto"/>
        </w:rPr>
        <w:t>mW</w:t>
      </w:r>
      <w:proofErr w:type="spellEnd"/>
      <w:r w:rsidRPr="000C4640">
        <w:rPr>
          <w:color w:val="auto"/>
        </w:rPr>
        <w:t>/mm</w:t>
      </w:r>
      <w:r w:rsidRPr="000C4640">
        <w:rPr>
          <w:color w:val="auto"/>
          <w:vertAlign w:val="superscript"/>
        </w:rPr>
        <w:t>2</w:t>
      </w:r>
      <w:r w:rsidRPr="000C4640">
        <w:rPr>
          <w:color w:val="auto"/>
        </w:rPr>
        <w:t xml:space="preserve">. Fiber transmission loss was negligible because of the short length of the non-diffusive fiber used (5 </w:t>
      </w:r>
      <w:r w:rsidR="00F52611" w:rsidRPr="000C4640">
        <w:rPr>
          <w:color w:val="auto"/>
        </w:rPr>
        <w:t>m</w:t>
      </w:r>
      <w:r w:rsidRPr="000C4640">
        <w:rPr>
          <w:color w:val="auto"/>
        </w:rPr>
        <w:t xml:space="preserve"> long).</w:t>
      </w:r>
    </w:p>
    <w:p w14:paraId="36F732E2" w14:textId="77777777" w:rsidR="006D27F5" w:rsidRPr="000C4640" w:rsidRDefault="00387E25" w:rsidP="00387E25">
      <w:pPr>
        <w:pStyle w:val="MDPI22heading2"/>
        <w:rPr>
          <w:color w:val="auto"/>
        </w:rPr>
      </w:pPr>
      <w:r w:rsidRPr="000C4640">
        <w:rPr>
          <w:color w:val="auto"/>
        </w:rPr>
        <w:lastRenderedPageBreak/>
        <w:t xml:space="preserve">2.2. </w:t>
      </w:r>
      <w:r w:rsidR="006D27F5" w:rsidRPr="000C4640">
        <w:rPr>
          <w:color w:val="auto"/>
        </w:rPr>
        <w:t>Polyp Growth and Treatment in GFP-Lgr5 Mice</w:t>
      </w:r>
    </w:p>
    <w:p w14:paraId="4467C638" w14:textId="20E39CD7" w:rsidR="006D27F5" w:rsidRPr="000C4640" w:rsidRDefault="006D27F5" w:rsidP="00387E25">
      <w:pPr>
        <w:pStyle w:val="MDPI31text"/>
        <w:rPr>
          <w:color w:val="auto"/>
        </w:rPr>
      </w:pPr>
      <w:r w:rsidRPr="000C4640">
        <w:rPr>
          <w:color w:val="auto"/>
        </w:rPr>
        <w:t>Wild-type and Lgr5-EGFP-IRES-creERT2 knock-in mice (GFP-Lgr5 mice) were randomized into three groups each (</w:t>
      </w:r>
      <w:r w:rsidRPr="000C4640">
        <w:rPr>
          <w:i/>
          <w:iCs/>
          <w:color w:val="auto"/>
        </w:rPr>
        <w:t>n</w:t>
      </w:r>
      <w:r w:rsidRPr="000C4640">
        <w:rPr>
          <w:color w:val="auto"/>
        </w:rPr>
        <w:t xml:space="preserve"> = 5 per group), with a total of six groups: a wild-type negative control, a GFP-Lgr5+ negative control, and four groups with sporadic tumors, half of which were treated by PDT and half</w:t>
      </w:r>
      <w:r w:rsidR="00C47275" w:rsidRPr="000C4640">
        <w:rPr>
          <w:color w:val="auto"/>
        </w:rPr>
        <w:t xml:space="preserve"> of which</w:t>
      </w:r>
      <w:r w:rsidRPr="000C4640">
        <w:rPr>
          <w:color w:val="auto"/>
        </w:rPr>
        <w:t xml:space="preserve"> were left as a positive control. The </w:t>
      </w:r>
      <w:r w:rsidR="00C47275" w:rsidRPr="000C4640">
        <w:rPr>
          <w:color w:val="auto"/>
        </w:rPr>
        <w:t>azoxymethane (</w:t>
      </w:r>
      <w:r w:rsidRPr="000C4640">
        <w:rPr>
          <w:color w:val="auto"/>
        </w:rPr>
        <w:t>AOM</w:t>
      </w:r>
      <w:r w:rsidR="00C47275" w:rsidRPr="000C4640">
        <w:rPr>
          <w:color w:val="auto"/>
        </w:rPr>
        <w:t>)</w:t>
      </w:r>
      <w:r w:rsidRPr="000C4640">
        <w:rPr>
          <w:color w:val="auto"/>
        </w:rPr>
        <w:t>/</w:t>
      </w:r>
      <w:r w:rsidR="00C47275" w:rsidRPr="000C4640">
        <w:rPr>
          <w:color w:val="auto"/>
        </w:rPr>
        <w:t>dextran sulfate sodium (</w:t>
      </w:r>
      <w:r w:rsidRPr="000C4640">
        <w:rPr>
          <w:color w:val="auto"/>
        </w:rPr>
        <w:t>DSS</w:t>
      </w:r>
      <w:r w:rsidR="00C47275" w:rsidRPr="000C4640">
        <w:rPr>
          <w:color w:val="auto"/>
        </w:rPr>
        <w:t>)</w:t>
      </w:r>
      <w:r w:rsidRPr="000C4640">
        <w:rPr>
          <w:color w:val="auto"/>
        </w:rPr>
        <w:t xml:space="preserve"> mouse method </w:t>
      </w:r>
      <w:r w:rsidRPr="000C4640">
        <w:rPr>
          <w:color w:val="auto"/>
        </w:rPr>
        <w:fldChar w:fldCharType="begin"/>
      </w:r>
      <w:r w:rsidRPr="000C4640">
        <w:rPr>
          <w:color w:val="auto"/>
        </w:rPr>
        <w:instrText xml:space="preserve"> ADDIN ZOTERO_ITEM CSL_CITATION {"citationID":"a1n2vt30snn","properties":{"formattedCitation":"[22,23]","plainCitation":"[22,23]","noteIndex":0},"citationItems":[{"id":4942,"uris":["http://zotero.org/users/local/S1zDC3eg/items/USSDD7VM"],"uri":["http://zotero.org/users/local/S1zDC3eg/items/USSDD7VM"],"itemData":{"id":4942,"type":"chapter","abstract":"Our understanding of colitis-associated carcinoma (CAC) has benefited substantially from mouse models that faithfully recapitulate human CAC. Chemical models, in particular, have enabled fast and efficient analysis of genetic and environmental modulators of CAC without the added requirement of time-intensive genetic crossings. Here we describe the Azoxymethane (AOM)/Dextran Sodium Sulfate (DSS) mouse model of inflammatory colorectal cancer.","collection-title":"Methods in Molecular Biology","container-title":"Gastrointestinal Physiology and Diseases","event-place":"New York, NY","note":"PMCID: PMC5035391","page":"297-307","publisher":"Humana Press","publisher-place":"New York, NY","title":"AOM/DSS Model of Colitis-Associated Cancer","volume":"1422","author":[{"family":"Parang","given":"B."},{"family":"Barrett","given":"C. W."},{"family":"Williams","given":"C. S."}],"editor":[{"family":"Ivanov","given":"A."}],"issued":{"date-parts":[["2016"]]}},"label":"page"},{"id":3309,"uris":["http://zotero.org/users/local/S1zDC3eg/items/YR8GJPDC"],"uri":["http://zotero.org/users/local/S1zDC3eg/items/YR8GJPDC"],"itemData":{"id":3309,"type":"article-journal","abstract":"To develop an efficient animal model for colitis‐related carcinogenesis, male Crj: CD‐1 (ICR) mice were given a single intraperitoneal administration (10 mg/kg body weight) of a genotoxic colonic carcinogen, azoxymethane (AOM), and a 1‐week oral exposure (2% in drinking water) to a non‐genotoxic carcinogen, dextran sodium sulfate (DSS), under various protocols. At week 20, colonic neoplasms (adenocarcinomas, 100% incidence with 5.60±2.42 multiplicity; and adenomas, 38% incidence with 0.20±0.40 multiplicity) with dysplastic lesions developed in mice treated with AOM followed by DSS. Protocols in which AOM was given during or after DSS administration induced a few tubular adenomas or no tumors in the colon. Immunohistochemical investigation of such dysplasias and neoplasms revealed that all lesions were positive for β‐catenin, cyclooxygenase‐2 and inducible nitric oxide synthase, but did not show p53 immunoreactivity. The results indicate that 1‐week administration of 2% DSS after initiation with a low dose of AOM exerts a powerful tumor‐promoting activity in colon carcinogenesis in male ICR mice, and may provide a novel mouse model for investigating colitis‐related colon carcinogenesis and for identifying xenobiotics with modifying effects.","container-title":"Cancer Science","DOI":"10.1111/j.1349-7006.2003.tb01386.x","ISSN":"1347-9032, 1349-7006","issue":"11","language":"en","page":"965-973","source":"Crossref","title":"A novel inflammation-related mouse colon carcinogenesis model induced by azoxymethane and dextran sodium sulfate","volume":"94","author":[{"family":"Tanaka","given":"Takuji"},{"family":"Kohno","given":"Hiroyuki"},{"family":"Suzuki","given":"Rikako"},{"family":"Yamada","given":"Yasuhiro"},{"family":"Sugie","given":"Shigeyuki"},{"family":"Mori","given":"Hideki"}],"issued":{"date-parts":[["2003",11]]}},"label":"page"}],"schema":"https://github.com/citation-style-language/schema/raw/master/csl-citation.json"} </w:instrText>
      </w:r>
      <w:r w:rsidRPr="000C4640">
        <w:rPr>
          <w:color w:val="auto"/>
        </w:rPr>
        <w:fldChar w:fldCharType="separate"/>
      </w:r>
      <w:r w:rsidRPr="000C4640">
        <w:rPr>
          <w:color w:val="auto"/>
        </w:rPr>
        <w:t>[22,23]</w:t>
      </w:r>
      <w:r w:rsidRPr="000C4640">
        <w:rPr>
          <w:color w:val="auto"/>
        </w:rPr>
        <w:fldChar w:fldCharType="end"/>
      </w:r>
      <w:r w:rsidRPr="000C4640">
        <w:rPr>
          <w:color w:val="auto"/>
        </w:rPr>
        <w:t xml:space="preserve"> was used to generate inflammatory sporadic precancerous lesions and tumors. Azoxymethane (AOM) (10 mg/kg body weight) was intraperitoneally injected into the treatment and positive control groups for wild type and GFP-Lgr5 mice. One week after the injection, the mice were administered 2% dextran sulfate sodium (DSS) in drinking water for </w:t>
      </w:r>
      <w:r w:rsidR="00C47275" w:rsidRPr="000C4640">
        <w:rPr>
          <w:color w:val="auto"/>
        </w:rPr>
        <w:t>seven</w:t>
      </w:r>
      <w:r w:rsidRPr="000C4640">
        <w:rPr>
          <w:color w:val="auto"/>
        </w:rPr>
        <w:t xml:space="preserve"> days, followed by DSS-free water for another </w:t>
      </w:r>
      <w:r w:rsidR="00C47275" w:rsidRPr="000C4640">
        <w:rPr>
          <w:color w:val="auto"/>
        </w:rPr>
        <w:t>seven</w:t>
      </w:r>
      <w:r w:rsidRPr="000C4640">
        <w:rPr>
          <w:color w:val="auto"/>
        </w:rPr>
        <w:t xml:space="preserve"> days. This </w:t>
      </w:r>
      <w:r w:rsidR="00C47275" w:rsidRPr="000C4640">
        <w:rPr>
          <w:color w:val="auto"/>
        </w:rPr>
        <w:t xml:space="preserve">on/off </w:t>
      </w:r>
      <w:r w:rsidRPr="000C4640">
        <w:rPr>
          <w:color w:val="auto"/>
        </w:rPr>
        <w:t xml:space="preserve">DSS administration cycle was repeated three times. Wild-type and GFP-Lgr5 mice in the treatment group were intravenously injected with rose </w:t>
      </w:r>
      <w:proofErr w:type="spellStart"/>
      <w:r w:rsidRPr="000C4640">
        <w:rPr>
          <w:color w:val="auto"/>
        </w:rPr>
        <w:t>bengal</w:t>
      </w:r>
      <w:proofErr w:type="spellEnd"/>
      <w:r w:rsidRPr="000C4640">
        <w:rPr>
          <w:color w:val="auto"/>
        </w:rPr>
        <w:t xml:space="preserve"> (RB) (50 </w:t>
      </w:r>
      <w:proofErr w:type="spellStart"/>
      <w:r w:rsidRPr="000C4640">
        <w:rPr>
          <w:color w:val="auto"/>
        </w:rPr>
        <w:t>nM</w:t>
      </w:r>
      <w:proofErr w:type="spellEnd"/>
      <w:r w:rsidRPr="000C4640">
        <w:rPr>
          <w:color w:val="auto"/>
        </w:rPr>
        <w:t>, 0.7</w:t>
      </w:r>
      <w:r w:rsidR="00F52611" w:rsidRPr="000C4640">
        <w:rPr>
          <w:color w:val="auto"/>
        </w:rPr>
        <w:t>5 mL/</w:t>
      </w:r>
      <w:r w:rsidRPr="000C4640">
        <w:rPr>
          <w:color w:val="auto"/>
        </w:rPr>
        <w:t xml:space="preserve">kg), a photosensitizer which spreads to the colon through the vasculature, followed by 2 min of blue light (473 nm) radiation through anal insertion 4 h after the RB injection, twice a week for </w:t>
      </w:r>
      <w:r w:rsidR="00C47275" w:rsidRPr="000C4640">
        <w:rPr>
          <w:color w:val="auto"/>
        </w:rPr>
        <w:t>seven</w:t>
      </w:r>
      <w:r w:rsidRPr="000C4640">
        <w:rPr>
          <w:color w:val="auto"/>
        </w:rPr>
        <w:t xml:space="preserve"> weeks.</w:t>
      </w:r>
    </w:p>
    <w:p w14:paraId="5C2C29B5" w14:textId="438D4957" w:rsidR="006D27F5" w:rsidRPr="000C4640" w:rsidRDefault="006D27F5" w:rsidP="00387E25">
      <w:pPr>
        <w:pStyle w:val="MDPI31text"/>
        <w:rPr>
          <w:color w:val="auto"/>
        </w:rPr>
      </w:pPr>
      <w:r w:rsidRPr="000C4640">
        <w:rPr>
          <w:color w:val="auto"/>
        </w:rPr>
        <w:t>All animal experiments were performed according to protocols approved by the Institutional Animal Care and Use Committee (IACUC) of K</w:t>
      </w:r>
      <w:r w:rsidR="00232047" w:rsidRPr="000C4640">
        <w:rPr>
          <w:color w:val="auto"/>
        </w:rPr>
        <w:t xml:space="preserve">yung </w:t>
      </w:r>
      <w:proofErr w:type="spellStart"/>
      <w:r w:rsidR="00232047" w:rsidRPr="000C4640">
        <w:rPr>
          <w:color w:val="auto"/>
        </w:rPr>
        <w:t>Hee</w:t>
      </w:r>
      <w:proofErr w:type="spellEnd"/>
      <w:r w:rsidR="00232047" w:rsidRPr="000C4640">
        <w:rPr>
          <w:color w:val="auto"/>
        </w:rPr>
        <w:t xml:space="preserve"> University (KHUASP(SE)</w:t>
      </w:r>
      <w:r w:rsidRPr="000C4640">
        <w:rPr>
          <w:color w:val="auto"/>
        </w:rPr>
        <w:t>-17-048-1). The committee also followed the guidelines set by the Institute of Laboratory Animal Resources (ILAR), following the Laboratory Anima</w:t>
      </w:r>
      <w:r w:rsidR="00232047" w:rsidRPr="000C4640">
        <w:rPr>
          <w:color w:val="auto"/>
        </w:rPr>
        <w:t>l Act of the Republic of Korea.</w:t>
      </w:r>
    </w:p>
    <w:p w14:paraId="2548FD04" w14:textId="77777777" w:rsidR="006D27F5" w:rsidRPr="000C4640" w:rsidRDefault="00387E25" w:rsidP="00387E25">
      <w:pPr>
        <w:pStyle w:val="MDPI22heading2"/>
        <w:rPr>
          <w:color w:val="auto"/>
        </w:rPr>
      </w:pPr>
      <w:r w:rsidRPr="000C4640">
        <w:rPr>
          <w:color w:val="auto"/>
        </w:rPr>
        <w:t xml:space="preserve">2.3. </w:t>
      </w:r>
      <w:r w:rsidR="006D27F5" w:rsidRPr="000C4640">
        <w:rPr>
          <w:color w:val="auto"/>
        </w:rPr>
        <w:t>In Vivo Imaging of the Polyps in GFP-Lgr5 Mice</w:t>
      </w:r>
    </w:p>
    <w:p w14:paraId="7C1F4A62" w14:textId="5704A00C" w:rsidR="006D27F5" w:rsidRPr="000C4640" w:rsidRDefault="006D27F5" w:rsidP="00387E25">
      <w:pPr>
        <w:pStyle w:val="MDPI31text"/>
        <w:rPr>
          <w:color w:val="auto"/>
        </w:rPr>
      </w:pPr>
      <w:r w:rsidRPr="000C4640">
        <w:rPr>
          <w:color w:val="auto"/>
        </w:rPr>
        <w:t>Polyp growth was monitored by endoscopic measurement of the polyp diameter. After anesthesia induction, mice were placed on a stage for colonoscopy. An endoscope comprising a rigid, straight telescope (</w:t>
      </w:r>
      <w:proofErr w:type="spellStart"/>
      <w:r w:rsidRPr="000C4640">
        <w:rPr>
          <w:color w:val="auto"/>
        </w:rPr>
        <w:t>ColoView</w:t>
      </w:r>
      <w:proofErr w:type="spellEnd"/>
      <w:r w:rsidRPr="000C4640">
        <w:rPr>
          <w:color w:val="auto"/>
        </w:rPr>
        <w:t>; Karl Storz, Inc.</w:t>
      </w:r>
      <w:r w:rsidR="00232047" w:rsidRPr="000C4640">
        <w:rPr>
          <w:color w:val="auto"/>
        </w:rPr>
        <w:t xml:space="preserve">, </w:t>
      </w:r>
      <w:proofErr w:type="spellStart"/>
      <w:r w:rsidR="00232047" w:rsidRPr="000C4640">
        <w:rPr>
          <w:color w:val="auto"/>
        </w:rPr>
        <w:t>Tuttlingen</w:t>
      </w:r>
      <w:proofErr w:type="spellEnd"/>
      <w:r w:rsidR="00232047" w:rsidRPr="000C4640">
        <w:rPr>
          <w:color w:val="auto"/>
        </w:rPr>
        <w:t>, Germany</w:t>
      </w:r>
      <w:r w:rsidRPr="000C4640">
        <w:rPr>
          <w:color w:val="auto"/>
        </w:rPr>
        <w:t>) was used in combination with a tunable xenon lamp (XENON nova 175; Karl Storz, Inc.</w:t>
      </w:r>
      <w:r w:rsidR="00232047" w:rsidRPr="000C4640">
        <w:rPr>
          <w:color w:val="auto"/>
        </w:rPr>
        <w:t xml:space="preserve">, </w:t>
      </w:r>
      <w:proofErr w:type="spellStart"/>
      <w:r w:rsidR="00232047" w:rsidRPr="000C4640">
        <w:rPr>
          <w:color w:val="auto"/>
        </w:rPr>
        <w:t>Tuttlingen</w:t>
      </w:r>
      <w:proofErr w:type="spellEnd"/>
      <w:r w:rsidR="00232047" w:rsidRPr="000C4640">
        <w:rPr>
          <w:color w:val="auto"/>
        </w:rPr>
        <w:t>, Germany</w:t>
      </w:r>
      <w:r w:rsidRPr="000C4640">
        <w:rPr>
          <w:color w:val="auto"/>
        </w:rPr>
        <w:t xml:space="preserve">). This colonoscope (outer diameter 1.9 mm) was introduced through the anus, while the colon was carefully insufflated using an air pump to avoid colon wall collapse and to secure a clear view. Videos were acquired using a </w:t>
      </w:r>
      <w:r w:rsidR="00C47275" w:rsidRPr="000C4640">
        <w:rPr>
          <w:color w:val="auto"/>
        </w:rPr>
        <w:t>three</w:t>
      </w:r>
      <w:r w:rsidRPr="000C4640">
        <w:rPr>
          <w:color w:val="auto"/>
        </w:rPr>
        <w:t>-chip camera with high imaging quality and recorded on a computer. Individual images were captured from the recorded video files by using frame-extracting software. Tumor sizes were estimated from the images (width × height × 2). The distance-dependent magnification of the colonoscope was calibrated by imaging a ruler in the same field. Observed tumor coordinates were read from a guide on the colonoscope head and used to select an appropriate depth for diffuse fiber insertion.</w:t>
      </w:r>
    </w:p>
    <w:p w14:paraId="577579D3" w14:textId="19E13721" w:rsidR="006D27F5" w:rsidRPr="000C4640" w:rsidRDefault="006D27F5" w:rsidP="00387E25">
      <w:pPr>
        <w:pStyle w:val="MDPI31text"/>
        <w:rPr>
          <w:color w:val="auto"/>
        </w:rPr>
      </w:pPr>
      <w:r w:rsidRPr="000C4640">
        <w:rPr>
          <w:color w:val="auto"/>
        </w:rPr>
        <w:t>To compare the tumor size before and after PDT, well-isolated tumors were selected</w:t>
      </w:r>
      <w:r w:rsidR="00C47275" w:rsidRPr="000C4640">
        <w:rPr>
          <w:color w:val="auto"/>
        </w:rPr>
        <w:t>,</w:t>
      </w:r>
      <w:r w:rsidRPr="000C4640">
        <w:rPr>
          <w:color w:val="auto"/>
        </w:rPr>
        <w:t xml:space="preserve"> and the coordinates of the colonoscope were recorded in detail for each tumor. The tumor location was determined based on previously measured coordinates. To calibrate the size of the tumor, after focusing on a tumor, the image of a ruler was captured in the same focal plane.</w:t>
      </w:r>
    </w:p>
    <w:p w14:paraId="50CF86F7" w14:textId="31A7E8B6" w:rsidR="006D27F5" w:rsidRPr="000C4640" w:rsidRDefault="00387E25" w:rsidP="00387E25">
      <w:pPr>
        <w:pStyle w:val="MDPI22heading2"/>
        <w:rPr>
          <w:color w:val="auto"/>
        </w:rPr>
      </w:pPr>
      <w:r w:rsidRPr="000C4640">
        <w:rPr>
          <w:color w:val="auto"/>
        </w:rPr>
        <w:t xml:space="preserve">2.4. </w:t>
      </w:r>
      <w:r w:rsidR="006D27F5" w:rsidRPr="000C4640">
        <w:rPr>
          <w:color w:val="auto"/>
        </w:rPr>
        <w:t xml:space="preserve">Visualization of </w:t>
      </w:r>
      <w:r w:rsidR="00952D82" w:rsidRPr="000C4640">
        <w:rPr>
          <w:color w:val="auto"/>
        </w:rPr>
        <w:t xml:space="preserve">In </w:t>
      </w:r>
      <w:r w:rsidR="006D27F5" w:rsidRPr="000C4640">
        <w:rPr>
          <w:color w:val="auto"/>
        </w:rPr>
        <w:t>Vivo Cell Death</w:t>
      </w:r>
    </w:p>
    <w:p w14:paraId="4479A079" w14:textId="0B4D1914" w:rsidR="006D27F5" w:rsidRPr="000C4640" w:rsidRDefault="006D27F5" w:rsidP="00387E25">
      <w:pPr>
        <w:pStyle w:val="MDPI31text"/>
        <w:rPr>
          <w:color w:val="auto"/>
        </w:rPr>
      </w:pPr>
      <w:r w:rsidRPr="000C4640">
        <w:rPr>
          <w:color w:val="auto"/>
        </w:rPr>
        <w:t>To evaluate cell death in live animals, the fluorescent red FLIVO™ caspase activity probe (</w:t>
      </w:r>
      <w:r w:rsidR="00C47275" w:rsidRPr="000C4640">
        <w:rPr>
          <w:color w:val="auto"/>
        </w:rPr>
        <w:t xml:space="preserve">emission </w:t>
      </w:r>
      <w:r w:rsidRPr="000C4640">
        <w:rPr>
          <w:color w:val="auto"/>
        </w:rPr>
        <w:t xml:space="preserve">= 550–580 nm, </w:t>
      </w:r>
      <w:r w:rsidR="00C47275" w:rsidRPr="000C4640">
        <w:rPr>
          <w:color w:val="auto"/>
        </w:rPr>
        <w:t xml:space="preserve">excitation </w:t>
      </w:r>
      <w:r w:rsidRPr="000C4640">
        <w:rPr>
          <w:color w:val="auto"/>
        </w:rPr>
        <w:t xml:space="preserve">= 590–600 nm, Immunochemistry Technologies LLC, </w:t>
      </w:r>
      <w:proofErr w:type="spellStart"/>
      <w:r w:rsidRPr="000C4640">
        <w:rPr>
          <w:color w:val="auto"/>
        </w:rPr>
        <w:t>AbCys</w:t>
      </w:r>
      <w:proofErr w:type="spellEnd"/>
      <w:r w:rsidRPr="000C4640">
        <w:rPr>
          <w:color w:val="auto"/>
        </w:rPr>
        <w:t xml:space="preserve"> SA, Paris, France) was diluted in </w:t>
      </w:r>
      <w:r w:rsidR="00C47275" w:rsidRPr="000C4640">
        <w:rPr>
          <w:color w:val="auto"/>
        </w:rPr>
        <w:t>phosphate-buffered saline (</w:t>
      </w:r>
      <w:r w:rsidRPr="000C4640">
        <w:rPr>
          <w:color w:val="auto"/>
        </w:rPr>
        <w:t>PBS</w:t>
      </w:r>
      <w:r w:rsidR="00C47275" w:rsidRPr="000C4640">
        <w:rPr>
          <w:color w:val="auto"/>
        </w:rPr>
        <w:t>)</w:t>
      </w:r>
      <w:r w:rsidRPr="000C4640">
        <w:rPr>
          <w:color w:val="auto"/>
        </w:rPr>
        <w:t xml:space="preserve"> containing 1% </w:t>
      </w:r>
      <w:r w:rsidR="00C47275" w:rsidRPr="000C4640">
        <w:rPr>
          <w:color w:val="auto"/>
        </w:rPr>
        <w:t>dimethyl sulfoxide (</w:t>
      </w:r>
      <w:r w:rsidRPr="000C4640">
        <w:rPr>
          <w:color w:val="auto"/>
        </w:rPr>
        <w:t>DMSO</w:t>
      </w:r>
      <w:r w:rsidR="00C47275" w:rsidRPr="000C4640">
        <w:rPr>
          <w:color w:val="auto"/>
        </w:rPr>
        <w:t>)</w:t>
      </w:r>
      <w:r w:rsidRPr="000C4640">
        <w:rPr>
          <w:color w:val="auto"/>
        </w:rPr>
        <w:t xml:space="preserve"> at a dose determined by the body weight of the animal, and then intravenously injected into wild-type and GFP-Lgr5 mice. The mice were sacrificed 1 h later, and their colons were isolated. The fluorescence signal from the FLIVO™ probe was captured using a conventional laser scanning confocal microscope.</w:t>
      </w:r>
    </w:p>
    <w:p w14:paraId="090E2DA2" w14:textId="77777777" w:rsidR="006D27F5" w:rsidRPr="000C4640" w:rsidRDefault="00387E25" w:rsidP="00387E25">
      <w:pPr>
        <w:pStyle w:val="MDPI22heading2"/>
        <w:rPr>
          <w:color w:val="auto"/>
        </w:rPr>
      </w:pPr>
      <w:r w:rsidRPr="000C4640">
        <w:rPr>
          <w:color w:val="auto"/>
        </w:rPr>
        <w:t xml:space="preserve">2.5. </w:t>
      </w:r>
      <w:r w:rsidR="006D27F5" w:rsidRPr="000C4640">
        <w:rPr>
          <w:color w:val="auto"/>
        </w:rPr>
        <w:t>Histological and Gene Expression Analyses</w:t>
      </w:r>
    </w:p>
    <w:p w14:paraId="1B186E07" w14:textId="5332A4F7" w:rsidR="006D27F5" w:rsidRPr="000C4640" w:rsidRDefault="006D27F5" w:rsidP="002647B5">
      <w:pPr>
        <w:pStyle w:val="MDPI31text"/>
        <w:rPr>
          <w:color w:val="auto"/>
        </w:rPr>
      </w:pPr>
      <w:r w:rsidRPr="000C4640">
        <w:rPr>
          <w:color w:val="auto"/>
        </w:rPr>
        <w:t xml:space="preserve">The histological analysis of epithelial denudation, mast-cell infiltration, tissue fibrosis, and apoptosis were done by immunostaining with cytokeratin, toluidine blue staining (8544-4125; </w:t>
      </w:r>
      <w:proofErr w:type="spellStart"/>
      <w:r w:rsidRPr="000C4640">
        <w:rPr>
          <w:color w:val="auto"/>
        </w:rPr>
        <w:t>Daejung</w:t>
      </w:r>
      <w:proofErr w:type="spellEnd"/>
      <w:r w:rsidRPr="000C4640">
        <w:rPr>
          <w:color w:val="auto"/>
        </w:rPr>
        <w:t xml:space="preserve"> Chemicals &amp; Metals, Seoul, Korea), Masson’s trichrome staining (</w:t>
      </w:r>
      <w:proofErr w:type="spellStart"/>
      <w:r w:rsidRPr="000C4640">
        <w:rPr>
          <w:color w:val="auto"/>
        </w:rPr>
        <w:t>Junsei</w:t>
      </w:r>
      <w:proofErr w:type="spellEnd"/>
      <w:r w:rsidRPr="000C4640">
        <w:rPr>
          <w:color w:val="auto"/>
        </w:rPr>
        <w:t xml:space="preserve"> Chemical, Tokyo, </w:t>
      </w:r>
      <w:r w:rsidRPr="000C4640">
        <w:rPr>
          <w:color w:val="auto"/>
        </w:rPr>
        <w:lastRenderedPageBreak/>
        <w:t>Japan), and TUNEL</w:t>
      </w:r>
      <w:r w:rsidR="0000236C" w:rsidRPr="000C4640">
        <w:rPr>
          <w:color w:val="auto"/>
        </w:rPr>
        <w:t xml:space="preserve"> (Terminal deoxynucleotidyl transferase </w:t>
      </w:r>
      <w:proofErr w:type="spellStart"/>
      <w:r w:rsidR="0000236C" w:rsidRPr="000C4640">
        <w:rPr>
          <w:color w:val="auto"/>
        </w:rPr>
        <w:t>dUTP</w:t>
      </w:r>
      <w:proofErr w:type="spellEnd"/>
      <w:r w:rsidR="0000236C" w:rsidRPr="000C4640">
        <w:rPr>
          <w:color w:val="auto"/>
        </w:rPr>
        <w:t xml:space="preserve"> nick end labeling) </w:t>
      </w:r>
      <w:r w:rsidRPr="000C4640">
        <w:rPr>
          <w:color w:val="auto"/>
        </w:rPr>
        <w:t xml:space="preserve">staining (1 684 795; Roche, Mannheim, Germany), respectively, as previously described </w:t>
      </w:r>
      <w:r w:rsidRPr="000C4640">
        <w:rPr>
          <w:color w:val="auto"/>
        </w:rPr>
        <w:fldChar w:fldCharType="begin"/>
      </w:r>
      <w:r w:rsidRPr="000C4640">
        <w:rPr>
          <w:color w:val="auto"/>
        </w:rPr>
        <w:instrText xml:space="preserve"> ADDIN ZOTERO_ITEM CSL_CITATION {"citationID":"a1l771omhmu","properties":{"formattedCitation":"[2\\uc0\\u8211{}4]","plainCitation":"[2–4]","noteIndex":0},"citationItems":[{"id":4487,"uris":["http://zotero.org/users/local/S1zDC3eg/items/SKIIBLLH"],"uri":["http://zotero.org/users/local/S1zDC3eg/items/SKIIBLLH"],"itemData":{"id":4487,"type":"article-journal","abstract":"Tumors are composed of different types of cancer cells that contribute to tumor heterogeneity. Among these populations of cells, cancer stem cells (CSCs) play an important role in cancer initiation and progression. Like their stem cells counterpart, CSCs are also characterized by self-renewal and the capacity to differentiate. A particular population of CSCs is constituted by mesenchymal stem cells (MSCs) that differentiate into cells of mesodermal characteristics. Several studies have reported the potential pro-or anti-tumorigenic influence of MSCs on tumor initiation and progression. In fact, MSCs are recruited to the site of wound healing to repair damaged tissues, an event that is also associated with tumorigenesis. In other cases, resident or migrating MSCs can favor tumor angiogenesis and increase tumor aggressiveness. This interplay between MSCs and cancer cells is fundamental for cancerogenesis, progression, and metastasis. Therefore, an interesting topic is the relationship between cancer cells, CSCs, and MSCs, since contrasting reports about their respective influences have been reported. In this review, we discuss recent findings related to conflicting results on the influence of normal and CSCs in cancer development. The understanding of the role of MSCs in cancer is also important in cancer management. Stem Cells Translational Medicine 2017;6:2115-2125.","container-title":"Stem cells translational medicine","DOI":"10.1002/sctm.17-0138","ISSN":"2157-6580","issue":"12","note":"PMCID: PMC5702541","page":"2115-2125","title":"Concise review: cancer cells, cancer stem cells, and mesenchymal stem cells: influence in cancer development","volume":"6","author":[{"family":"Papaccio","given":"Federica"},{"family":"Paino","given":"Francesca"},{"family":"Regad","given":"Tarik"},{"family":"Papaccio","given":"Gianpaolo"},{"family":"Desiderio","given":"Vincenzo"},{"family":"Tirino","given":"Virginia"}],"issued":{"date-parts":[["2017"]]}},"label":"page"},{"id":1381,"uris":["http://zotero.org/users/local/S1zDC3eg/items/Z5SRBAFN"],"uri":["http://zotero.org/users/local/S1zDC3eg/items/Z5SRBAFN"],"itemData":{"id":1381,"type":"article-journal","abstract":"Lung carcinoma is often incurable and remains the leading cancer killer in both men and women. Recent evidence indicates that tumors contain a small population of cancer stem cells that are responsible for tumor maintenance and spreading. The identification of the tumorigenic population that sustains lung cancer may contribute significantly to the development of effective therapies. Here, we found that the tumorigenic cells in small cell and non-small cell lung cancer are a rare population of undifferentiated cells expressing CD133, an antigen present in the cell membrane of normal and cancer-primitive cells of the hematopoietic, neural, endothelial and epithelial lineages. Lung cancer CD133+ cells were able to grow indefinitely as tumor spheres in serum-free medium containing epidermal growth factor and basic fibroblast growth factor. The injection of 104 lung cancer CD133+ cells in immunocompromised mice readily generated tumor xenografts phenotypically identical to the original tumor. Upon differentiation, lung cancer CD133+ cells acquired the specific lineage markers, while loosing the tumorigenic potential together with CD133 expression. Thus, lung cancer contains a rare population of CD133+ cancer stem-like cells able to self-renew and generates an unlimited progeny of non-tumorigenic cells. Molecular and functional characterization of such a tumorigenic population may provide valuable information to be exploited in the clinical setting.","container-title":"Cell Death &amp; Differentiation","DOI":"10.1038/sj.cdd.4402283","ISSN":"1350-9047, 1476-5403","issue":"3","language":"en","page":"504-514","source":"CrossRef","title":"Identification and expansion of the tumorigenic lung cancer stem cell population","volume":"15","author":[{"family":"Eramo","given":"A"},{"family":"Lotti","given":"F"},{"family":"Sette","given":"G"},{"family":"Pilozzi","given":"E"},{"family":"Biffoni","given":"M"},{"family":"Di Virgilio","given":"A"},{"family":"Conticello","given":"C"},{"family":"Ruco","given":"L"},{"family":"Peschle","given":"C"},{"family":"De Maria","given":"R"}],"issued":{"date-parts":[["2008",3]]}},"label":"page"},{"id":1385,"uris":["http://zotero.org/users/local/S1zDC3eg/items/AN2AN9LL"],"uri":["http://zotero.org/users/local/S1zDC3eg/items/AN2AN9LL"],"itemData":{"id":1385,"type":"article-journal","abstract":"Like many epithelial tumors, head and neck squamous cell carcinoma (HNSCC) contains a heterogeneous population of cancer cells. We developed an immunodeficient mouse model to test the tumorigenic potential of different populations of cancer cells derived from primary, unmanipulated human HNSCC samples. We show that a minority population of CD44+ cancer cells, which typically comprise &lt;10% of the cells in a HNSCC tumor, but not the CD44− cancer cells, gave rise to new tumors in vivo. Immunohistochemistry revealed that the CD44+ cancer cells have a primitive cellular morphology and costain with the basal cell marker Cytokeratin 5/14, whereas the CD44− cancer cells resemble differentiated squamous epithelium and express the differentiation marker Involucrin. The tumors that arose from purified CD44+ cells reproduced the original tumor heterogeneity and could be serially passaged, thus demonstrating the two defining properties of stem cells: ability to self-renew and to differentiate. Furthermore, the tumorigenic CD44+ cells differentially express the BMI1 gene, at both the RNA and protein levels. By immunohistochemical analysis, the CD44+ cells in the tumor express high levels of nuclear BMI1, and are arrayed in characteristic tumor microdomains. BMI1 has been demonstrated to play a role in self-renewal in other stem cell types and to be involved in tumorigenesis. Taken together, these data demonstrate that cells within the CD44+ population of human HNSCC possess the unique properties of cancer stem cells in functional assays for cancer stem cell self-renewal and differentiation and form unique histological microdomains that may aid in cancer diagnosis.","container-title":"Proceedings of the National Academy of Sciences","DOI":"10.1073/pnas.0610117104","ISSN":"0027-8424, 1091-6490","issue":"3","language":"en","note":"PMCID: PMC1783424","page":"973-978","source":"CrossRef","title":"Identification of a subpopulation of cells with cancer stem cell properties in head and neck squamous cell carcinoma","volume":"104","author":[{"family":"Prince","given":"M. E."},{"family":"Sivanandan","given":"R."},{"family":"Kaczorowski","given":"A."},{"family":"Wolf","given":"G. T."},{"family":"Kaplan","given":"M. J."},{"family":"Dalerba","given":"P."},{"family":"Weissman","given":"I. L."},{"family":"Clarke","given":"M. F."},{"family":"Ailles","given":"L. E."}],"issued":{"date-parts":[["2007",1,16]]}},"label":"page"}],"schema":"https://github.com/citation-style-language/schema/raw/master/csl-citation.json"} </w:instrText>
      </w:r>
      <w:r w:rsidRPr="000C4640">
        <w:rPr>
          <w:color w:val="auto"/>
        </w:rPr>
        <w:fldChar w:fldCharType="separate"/>
      </w:r>
      <w:r w:rsidRPr="000C4640">
        <w:rPr>
          <w:color w:val="auto"/>
          <w:szCs w:val="24"/>
        </w:rPr>
        <w:t>[2–4]</w:t>
      </w:r>
      <w:r w:rsidRPr="000C4640">
        <w:rPr>
          <w:color w:val="auto"/>
        </w:rPr>
        <w:fldChar w:fldCharType="end"/>
      </w:r>
      <w:r w:rsidR="00232047" w:rsidRPr="000C4640">
        <w:rPr>
          <w:color w:val="auto"/>
        </w:rPr>
        <w:t>.</w:t>
      </w:r>
    </w:p>
    <w:p w14:paraId="1341B6EC" w14:textId="77777777" w:rsidR="006D27F5" w:rsidRPr="000C4640" w:rsidRDefault="00387E25" w:rsidP="00387E25">
      <w:pPr>
        <w:pStyle w:val="MDPI22heading2"/>
        <w:rPr>
          <w:color w:val="auto"/>
        </w:rPr>
      </w:pPr>
      <w:r w:rsidRPr="000C4640">
        <w:rPr>
          <w:color w:val="auto"/>
        </w:rPr>
        <w:t xml:space="preserve">2.6. </w:t>
      </w:r>
      <w:r w:rsidR="006D27F5" w:rsidRPr="000C4640">
        <w:rPr>
          <w:color w:val="auto"/>
        </w:rPr>
        <w:t>In Vitro Treatment Power Calibration on Cells</w:t>
      </w:r>
    </w:p>
    <w:p w14:paraId="5B132DEF" w14:textId="61A77BB9" w:rsidR="006D27F5" w:rsidRPr="000C4640" w:rsidRDefault="006D27F5" w:rsidP="00387E25">
      <w:pPr>
        <w:pStyle w:val="MDPI31text"/>
        <w:rPr>
          <w:color w:val="auto"/>
        </w:rPr>
      </w:pPr>
      <w:r w:rsidRPr="000C4640">
        <w:rPr>
          <w:color w:val="auto"/>
        </w:rPr>
        <w:t>Human Lung cancer H460 and colorectal cancer DLD-1 cells were cultured in RPMI 1640</w:t>
      </w:r>
      <w:r w:rsidR="0072747F" w:rsidRPr="000C4640">
        <w:rPr>
          <w:color w:val="auto"/>
        </w:rPr>
        <w:t xml:space="preserve"> medium (Roswell Park Memorial Institute medium</w:t>
      </w:r>
      <w:r w:rsidR="00C07B51" w:rsidRPr="000C4640">
        <w:rPr>
          <w:bCs/>
          <w:color w:val="auto"/>
        </w:rPr>
        <w:t xml:space="preserve">, </w:t>
      </w:r>
      <w:proofErr w:type="spellStart"/>
      <w:r w:rsidRPr="000C4640">
        <w:rPr>
          <w:color w:val="auto"/>
        </w:rPr>
        <w:t>HyClone</w:t>
      </w:r>
      <w:proofErr w:type="spellEnd"/>
      <w:r w:rsidRPr="000C4640">
        <w:rPr>
          <w:color w:val="auto"/>
        </w:rPr>
        <w:t>, GE Healthcare Life Sciences</w:t>
      </w:r>
      <w:r w:rsidR="00952D82" w:rsidRPr="000C4640">
        <w:rPr>
          <w:color w:val="auto"/>
        </w:rPr>
        <w:t>, Marlborough, MA, USA</w:t>
      </w:r>
      <w:r w:rsidRPr="000C4640">
        <w:rPr>
          <w:color w:val="auto"/>
        </w:rPr>
        <w:t>) containing 10% fetal bovine serum (</w:t>
      </w:r>
      <w:r w:rsidR="00C47275" w:rsidRPr="000C4640">
        <w:rPr>
          <w:color w:val="auto"/>
        </w:rPr>
        <w:t xml:space="preserve">FBS; </w:t>
      </w:r>
      <w:r w:rsidRPr="000C4640">
        <w:rPr>
          <w:color w:val="auto"/>
        </w:rPr>
        <w:t>Gibco, Thermo Fisher Scientific</w:t>
      </w:r>
      <w:r w:rsidR="00232047" w:rsidRPr="000C4640">
        <w:rPr>
          <w:color w:val="auto"/>
        </w:rPr>
        <w:t>, Waltham, MA, USA</w:t>
      </w:r>
      <w:r w:rsidRPr="000C4640">
        <w:rPr>
          <w:color w:val="auto"/>
        </w:rPr>
        <w:t>) and antibiotics (</w:t>
      </w:r>
      <w:proofErr w:type="spellStart"/>
      <w:r w:rsidRPr="000C4640">
        <w:rPr>
          <w:color w:val="auto"/>
        </w:rPr>
        <w:t>HyClone</w:t>
      </w:r>
      <w:proofErr w:type="spellEnd"/>
      <w:r w:rsidRPr="000C4640">
        <w:rPr>
          <w:color w:val="auto"/>
        </w:rPr>
        <w:t>, GE Healthcare Life Sciences). H460 and DLD-1 cell lines were authenticated by short tandem repeat profiling. Mouse melanoma B16 cells were maintained in DMEM (</w:t>
      </w:r>
      <w:r w:rsidR="0072747F" w:rsidRPr="000C4640">
        <w:rPr>
          <w:color w:val="auto"/>
        </w:rPr>
        <w:t xml:space="preserve">Dulbecco's Modified Eagle Medium, </w:t>
      </w:r>
      <w:proofErr w:type="spellStart"/>
      <w:r w:rsidRPr="000C4640">
        <w:rPr>
          <w:color w:val="auto"/>
        </w:rPr>
        <w:t>HyClone</w:t>
      </w:r>
      <w:proofErr w:type="spellEnd"/>
      <w:r w:rsidRPr="000C4640">
        <w:rPr>
          <w:color w:val="auto"/>
        </w:rPr>
        <w:t>, GE Healthcare Life Sciences) supplemented with 10% FBS and antibiotics. Stable cells for GFP expression were transfected with GFP via Lipofectamine</w:t>
      </w:r>
      <w:r w:rsidR="00F52611" w:rsidRPr="000C4640">
        <w:rPr>
          <w:color w:val="auto"/>
          <w:vertAlign w:val="superscript"/>
        </w:rPr>
        <w:t>®</w:t>
      </w:r>
      <w:r w:rsidRPr="000C4640">
        <w:rPr>
          <w:color w:val="auto"/>
        </w:rPr>
        <w:t xml:space="preserve"> 2000 reagent (Thermo Fisher Scientific) before being plated on culture dishes. For </w:t>
      </w:r>
      <w:r w:rsidR="00C47275" w:rsidRPr="000C4640">
        <w:rPr>
          <w:color w:val="auto"/>
        </w:rPr>
        <w:t xml:space="preserve">the </w:t>
      </w:r>
      <w:r w:rsidRPr="000C4640">
        <w:rPr>
          <w:color w:val="auto"/>
        </w:rPr>
        <w:t xml:space="preserve">cell survival assay, 100 </w:t>
      </w:r>
      <w:proofErr w:type="spellStart"/>
      <w:r w:rsidRPr="000C4640">
        <w:rPr>
          <w:color w:val="auto"/>
        </w:rPr>
        <w:t>nM</w:t>
      </w:r>
      <w:proofErr w:type="spellEnd"/>
      <w:r w:rsidRPr="000C4640">
        <w:rPr>
          <w:color w:val="auto"/>
        </w:rPr>
        <w:t xml:space="preserve"> rose </w:t>
      </w:r>
      <w:proofErr w:type="spellStart"/>
      <w:r w:rsidR="004B160C" w:rsidRPr="000C4640">
        <w:rPr>
          <w:color w:val="auto"/>
        </w:rPr>
        <w:t>bengal</w:t>
      </w:r>
      <w:proofErr w:type="spellEnd"/>
      <w:r w:rsidRPr="000C4640">
        <w:rPr>
          <w:color w:val="auto"/>
        </w:rPr>
        <w:t xml:space="preserve"> (RB) was mixed into each cell culture medium, incubated for 4 h</w:t>
      </w:r>
      <w:r w:rsidR="00C47275" w:rsidRPr="000C4640">
        <w:rPr>
          <w:color w:val="auto"/>
        </w:rPr>
        <w:t>,</w:t>
      </w:r>
      <w:r w:rsidRPr="000C4640">
        <w:rPr>
          <w:color w:val="auto"/>
        </w:rPr>
        <w:t xml:space="preserve"> and irradiated with a 473</w:t>
      </w:r>
      <w:r w:rsidR="00C47275" w:rsidRPr="000C4640">
        <w:rPr>
          <w:color w:val="auto"/>
        </w:rPr>
        <w:t>-</w:t>
      </w:r>
      <w:r w:rsidRPr="000C4640">
        <w:rPr>
          <w:color w:val="auto"/>
        </w:rPr>
        <w:t xml:space="preserve">nm laser at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following attenuation by 200 microns of isolated colon tissue from a wild</w:t>
      </w:r>
      <w:r w:rsidR="00C47275" w:rsidRPr="000C4640">
        <w:rPr>
          <w:color w:val="auto"/>
        </w:rPr>
        <w:t>-</w:t>
      </w:r>
      <w:r w:rsidRPr="000C4640">
        <w:rPr>
          <w:color w:val="auto"/>
        </w:rPr>
        <w:t>type mouse. The cell viability was measured 24 h later with a 3-(4,5-dimethylthiazol-2-yl)-2,5-diphenyltetrazolium bromide (MTT) assay.</w:t>
      </w:r>
    </w:p>
    <w:p w14:paraId="09D61E7E" w14:textId="77777777" w:rsidR="006D27F5" w:rsidRPr="000C4640" w:rsidRDefault="00387E25" w:rsidP="00387E25">
      <w:pPr>
        <w:pStyle w:val="MDPI22heading2"/>
        <w:rPr>
          <w:color w:val="auto"/>
        </w:rPr>
      </w:pPr>
      <w:r w:rsidRPr="000C4640">
        <w:rPr>
          <w:color w:val="auto"/>
        </w:rPr>
        <w:t xml:space="preserve">2.7. </w:t>
      </w:r>
      <w:r w:rsidR="006D27F5" w:rsidRPr="000C4640">
        <w:rPr>
          <w:color w:val="auto"/>
        </w:rPr>
        <w:t>Colon Adenocarcinoma Organoid</w:t>
      </w:r>
    </w:p>
    <w:p w14:paraId="765C7421" w14:textId="63868BA3" w:rsidR="006D27F5" w:rsidRPr="000C4640" w:rsidRDefault="006D27F5" w:rsidP="00387E25">
      <w:pPr>
        <w:pStyle w:val="MDPI31text"/>
        <w:rPr>
          <w:color w:val="auto"/>
        </w:rPr>
      </w:pPr>
      <w:r w:rsidRPr="000C4640">
        <w:rPr>
          <w:color w:val="auto"/>
        </w:rPr>
        <w:t xml:space="preserve">Lgr5-EGFP-IRES-creERT2 knock-in mice were administered 10 mg/kg AOM by intraperitoneal injection, and then subjected to three </w:t>
      </w:r>
      <w:r w:rsidR="00C47275" w:rsidRPr="000C4640">
        <w:rPr>
          <w:color w:val="auto"/>
        </w:rPr>
        <w:t xml:space="preserve">on/off </w:t>
      </w:r>
      <w:r w:rsidRPr="000C4640">
        <w:rPr>
          <w:color w:val="auto"/>
        </w:rPr>
        <w:t>cycles of 2% DSS-containing drinking water. The mice were then euthanized, and polyps were isolated. The polyps were washed with ice-cold PBS and minced. The minced tissue fragments were incubated at 37 °C in DMEM/F-12 containing 2 mg/mL collagenase II. After 2 h, the fragments were washed with PBS, incubated in 0.025% Trypsin-EDTA</w:t>
      </w:r>
      <w:r w:rsidR="00C07B51" w:rsidRPr="000C4640">
        <w:rPr>
          <w:color w:val="auto"/>
        </w:rPr>
        <w:t xml:space="preserve"> (</w:t>
      </w:r>
      <w:proofErr w:type="spellStart"/>
      <w:r w:rsidR="00C07B51" w:rsidRPr="000C4640">
        <w:rPr>
          <w:color w:val="auto"/>
        </w:rPr>
        <w:t>HyClone</w:t>
      </w:r>
      <w:proofErr w:type="spellEnd"/>
      <w:r w:rsidR="00C07B51" w:rsidRPr="000C4640">
        <w:rPr>
          <w:color w:val="auto"/>
        </w:rPr>
        <w:t>, GE Healthcare Life Sciences)</w:t>
      </w:r>
      <w:r w:rsidRPr="000C4640">
        <w:rPr>
          <w:color w:val="auto"/>
        </w:rPr>
        <w:t xml:space="preserve"> for 3 min, and mixed with the FBS-containing medium. This slurry solution of tissue fragments was passed through a 40-mm cell strainer to separate the single cells from th</w:t>
      </w:r>
      <w:r w:rsidR="00232047" w:rsidRPr="000C4640">
        <w:rPr>
          <w:color w:val="auto"/>
        </w:rPr>
        <w:t>e polyps and centrifuged at 300</w:t>
      </w:r>
      <w:r w:rsidRPr="000C4640">
        <w:rPr>
          <w:color w:val="auto"/>
        </w:rPr>
        <w:t>×</w:t>
      </w:r>
      <w:r w:rsidR="00232047" w:rsidRPr="000C4640">
        <w:rPr>
          <w:color w:val="auto"/>
        </w:rPr>
        <w:t xml:space="preserve"> </w:t>
      </w:r>
      <w:r w:rsidRPr="000C4640">
        <w:rPr>
          <w:i/>
          <w:color w:val="auto"/>
        </w:rPr>
        <w:t>g</w:t>
      </w:r>
      <w:r w:rsidRPr="000C4640">
        <w:rPr>
          <w:color w:val="auto"/>
        </w:rPr>
        <w:t xml:space="preserve"> for 5 min. The cell pellets were resuspended in Matrigel (BD Matrigel™ Basement Membrane Matrix, Cat # 356230, BD Biosciences</w:t>
      </w:r>
      <w:r w:rsidR="00232047" w:rsidRPr="000C4640">
        <w:rPr>
          <w:color w:val="auto"/>
        </w:rPr>
        <w:t>, Bergen, NJ, USA</w:t>
      </w:r>
      <w:r w:rsidRPr="000C4640">
        <w:rPr>
          <w:color w:val="auto"/>
        </w:rPr>
        <w:t>) and plated. After solidification of the Matrigel, colon organoid medium (DMEM/F12 containing 500 ng/mL R-</w:t>
      </w:r>
      <w:proofErr w:type="spellStart"/>
      <w:r w:rsidRPr="000C4640">
        <w:rPr>
          <w:color w:val="auto"/>
        </w:rPr>
        <w:t>spondin</w:t>
      </w:r>
      <w:proofErr w:type="spellEnd"/>
      <w:r w:rsidRPr="000C4640">
        <w:rPr>
          <w:color w:val="auto"/>
        </w:rPr>
        <w:t xml:space="preserve"> 1, 100 ng/mL Noggin, and 50 ng/mL EGF</w:t>
      </w:r>
      <w:r w:rsidR="0072747F" w:rsidRPr="000C4640">
        <w:rPr>
          <w:color w:val="auto"/>
        </w:rPr>
        <w:t xml:space="preserve"> (epithelial growth factor, </w:t>
      </w:r>
      <w:proofErr w:type="spellStart"/>
      <w:r w:rsidR="00C07B51" w:rsidRPr="000C4640">
        <w:rPr>
          <w:color w:val="auto"/>
        </w:rPr>
        <w:t>Pepro</w:t>
      </w:r>
      <w:proofErr w:type="spellEnd"/>
      <w:r w:rsidR="00C07B51" w:rsidRPr="000C4640">
        <w:rPr>
          <w:color w:val="auto"/>
        </w:rPr>
        <w:t xml:space="preserve"> Tech, Rocky Hill, NJ, USA</w:t>
      </w:r>
      <w:r w:rsidR="0072747F" w:rsidRPr="000C4640">
        <w:rPr>
          <w:color w:val="auto"/>
        </w:rPr>
        <w:t>)</w:t>
      </w:r>
      <w:r w:rsidRPr="000C4640">
        <w:rPr>
          <w:color w:val="auto"/>
        </w:rPr>
        <w:t xml:space="preserve"> was added. Two weeks later, the organoids were collected, </w:t>
      </w:r>
      <w:proofErr w:type="spellStart"/>
      <w:r w:rsidRPr="000C4640">
        <w:rPr>
          <w:color w:val="auto"/>
        </w:rPr>
        <w:t>trypsinized</w:t>
      </w:r>
      <w:proofErr w:type="spellEnd"/>
      <w:r w:rsidRPr="000C4640">
        <w:rPr>
          <w:color w:val="auto"/>
        </w:rPr>
        <w:t xml:space="preserve">, centrifuged, and divided into two aliquots. Then, the aliquots were treated with or without 100 </w:t>
      </w:r>
      <w:proofErr w:type="spellStart"/>
      <w:r w:rsidRPr="000C4640">
        <w:rPr>
          <w:color w:val="auto"/>
        </w:rPr>
        <w:t>nM</w:t>
      </w:r>
      <w:proofErr w:type="spellEnd"/>
      <w:r w:rsidRPr="000C4640">
        <w:rPr>
          <w:color w:val="auto"/>
        </w:rPr>
        <w:t xml:space="preserve"> RB for 4 h and irradiated with blue light at a fluence rate of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After irradiation, they were cultured for </w:t>
      </w:r>
      <w:r w:rsidR="00C47275" w:rsidRPr="000C4640">
        <w:rPr>
          <w:color w:val="auto"/>
        </w:rPr>
        <w:t>seven</w:t>
      </w:r>
      <w:r w:rsidRPr="000C4640">
        <w:rPr>
          <w:color w:val="auto"/>
        </w:rPr>
        <w:t xml:space="preserve"> days, and the organoid number was counted.</w:t>
      </w:r>
    </w:p>
    <w:p w14:paraId="53E00435" w14:textId="77777777" w:rsidR="006D27F5" w:rsidRPr="000C4640" w:rsidRDefault="00387E25" w:rsidP="00387E25">
      <w:pPr>
        <w:pStyle w:val="MDPI22heading2"/>
        <w:rPr>
          <w:color w:val="auto"/>
        </w:rPr>
      </w:pPr>
      <w:r w:rsidRPr="000C4640">
        <w:rPr>
          <w:color w:val="auto"/>
        </w:rPr>
        <w:t xml:space="preserve">2.8. </w:t>
      </w:r>
      <w:r w:rsidR="006D27F5" w:rsidRPr="000C4640">
        <w:rPr>
          <w:color w:val="auto"/>
        </w:rPr>
        <w:t>Immunohistochemistry</w:t>
      </w:r>
    </w:p>
    <w:p w14:paraId="540E4696" w14:textId="2D7368E2" w:rsidR="006D27F5" w:rsidRPr="000C4640" w:rsidRDefault="006D27F5" w:rsidP="00387E25">
      <w:pPr>
        <w:pStyle w:val="MDPI31text"/>
        <w:rPr>
          <w:color w:val="auto"/>
        </w:rPr>
      </w:pPr>
      <w:r w:rsidRPr="000C4640">
        <w:rPr>
          <w:color w:val="auto"/>
        </w:rPr>
        <w:t>Laser-irradiated mice colons were isolated, washed with ice-cold PBS, and fixed with 4% paraformaldehyde for 24 h. The fixed colons were dehydrated by consecutive incubations in 70%, 80%, 90%, 95%, and 100% ethanol for 2 h each, after which they were embedded in 100% paraffin overnight, and then solidified and sectioned at 4-μm thickness. The tissue sections were subsequently deparaffinized and rehydrated, and their endogenous peroxidase was blocked by 15 min</w:t>
      </w:r>
      <w:r w:rsidR="00C47275" w:rsidRPr="000C4640">
        <w:rPr>
          <w:color w:val="auto"/>
        </w:rPr>
        <w:t xml:space="preserve"> of</w:t>
      </w:r>
      <w:r w:rsidRPr="000C4640">
        <w:rPr>
          <w:color w:val="auto"/>
        </w:rPr>
        <w:t xml:space="preserve"> incubation in 3% hydrogen peroxide. Antigen retrieval was performed by boiling the sections in a solution of 10 mM sodium citrate and 0.05% Tween</w:t>
      </w:r>
      <w:r w:rsidR="00C47275" w:rsidRPr="000C4640">
        <w:rPr>
          <w:color w:val="auto"/>
        </w:rPr>
        <w:t>-</w:t>
      </w:r>
      <w:r w:rsidRPr="000C4640">
        <w:rPr>
          <w:color w:val="auto"/>
        </w:rPr>
        <w:t>20 (pH 6.0) for 15 min. Afterward, the sections were incubated with the primary antibodies overnight at 4 °C, rinsed with PBS containing 0.05% Tween</w:t>
      </w:r>
      <w:r w:rsidR="00C47275" w:rsidRPr="000C4640">
        <w:rPr>
          <w:color w:val="auto"/>
        </w:rPr>
        <w:t>-</w:t>
      </w:r>
      <w:r w:rsidRPr="000C4640">
        <w:rPr>
          <w:color w:val="auto"/>
        </w:rPr>
        <w:t>20, and incubated with the secondary antibodies (vector lab</w:t>
      </w:r>
      <w:r w:rsidR="00813B79" w:rsidRPr="000C4640">
        <w:rPr>
          <w:color w:val="auto"/>
        </w:rPr>
        <w:t>, Burlingame, CA, USA</w:t>
      </w:r>
      <w:r w:rsidRPr="000C4640">
        <w:rPr>
          <w:color w:val="auto"/>
        </w:rPr>
        <w:t xml:space="preserve">). Finally, the slides were counterstained with Mayer’s hematoxylin and mounted for microscopic analyses. The primary antibodies used were as follows: anti-Ki-67 (1:5000, Abcam, </w:t>
      </w:r>
      <w:r w:rsidR="00952D82" w:rsidRPr="000C4640">
        <w:rPr>
          <w:color w:val="auto"/>
        </w:rPr>
        <w:t xml:space="preserve">Cambridge, UK, </w:t>
      </w:r>
      <w:r w:rsidRPr="000C4640">
        <w:rPr>
          <w:color w:val="auto"/>
        </w:rPr>
        <w:t>ab15580) and anti-</w:t>
      </w:r>
      <w:r w:rsidR="00D83B25" w:rsidRPr="000C4640">
        <w:rPr>
          <w:color w:val="auto"/>
        </w:rPr>
        <w:t xml:space="preserve"> </w:t>
      </w:r>
      <w:r w:rsidR="00D83B25" w:rsidRPr="000C4640">
        <w:rPr>
          <w:color w:val="auto"/>
        </w:rPr>
        <w:t xml:space="preserve">tumor necrosis factor </w:t>
      </w:r>
      <w:r w:rsidR="00D83B25" w:rsidRPr="000C4640">
        <w:rPr>
          <w:color w:val="auto"/>
        </w:rPr>
        <w:t>(</w:t>
      </w:r>
      <w:r w:rsidRPr="000C4640">
        <w:rPr>
          <w:color w:val="auto"/>
        </w:rPr>
        <w:t>TNF</w:t>
      </w:r>
      <w:r w:rsidR="00D83B25" w:rsidRPr="000C4640">
        <w:rPr>
          <w:color w:val="auto"/>
        </w:rPr>
        <w:t>)</w:t>
      </w:r>
      <w:r w:rsidR="0000236C" w:rsidRPr="000C4640">
        <w:rPr>
          <w:color w:val="auto"/>
        </w:rPr>
        <w:t>-</w:t>
      </w:r>
      <w:r w:rsidRPr="000C4640">
        <w:rPr>
          <w:color w:val="auto"/>
        </w:rPr>
        <w:t>α (1:100, Santa Cruz Biotechnology,</w:t>
      </w:r>
      <w:r w:rsidR="00813B79" w:rsidRPr="000C4640">
        <w:rPr>
          <w:color w:val="auto"/>
        </w:rPr>
        <w:t xml:space="preserve"> Dallas, TX, USA,</w:t>
      </w:r>
      <w:r w:rsidRPr="000C4640">
        <w:rPr>
          <w:color w:val="auto"/>
        </w:rPr>
        <w:t xml:space="preserve"> sc-133192).</w:t>
      </w:r>
    </w:p>
    <w:p w14:paraId="42B6C075" w14:textId="77777777" w:rsidR="006D27F5" w:rsidRPr="000C4640" w:rsidRDefault="00387E25" w:rsidP="00387E25">
      <w:pPr>
        <w:pStyle w:val="MDPI22heading2"/>
        <w:rPr>
          <w:color w:val="auto"/>
        </w:rPr>
      </w:pPr>
      <w:r w:rsidRPr="000C4640">
        <w:rPr>
          <w:color w:val="auto"/>
        </w:rPr>
        <w:t xml:space="preserve">2.9. </w:t>
      </w:r>
      <w:r w:rsidR="006D27F5" w:rsidRPr="000C4640">
        <w:rPr>
          <w:color w:val="auto"/>
        </w:rPr>
        <w:t>Statistical Analysis</w:t>
      </w:r>
    </w:p>
    <w:p w14:paraId="06568B59" w14:textId="457C6E63" w:rsidR="006D27F5" w:rsidRPr="000C4640" w:rsidRDefault="006D27F5" w:rsidP="002647B5">
      <w:pPr>
        <w:pStyle w:val="MDPI31text"/>
        <w:rPr>
          <w:color w:val="auto"/>
        </w:rPr>
      </w:pPr>
      <w:r w:rsidRPr="000C4640">
        <w:rPr>
          <w:color w:val="auto"/>
        </w:rPr>
        <w:t xml:space="preserve">All the statistical tests were two-sided, and a </w:t>
      </w:r>
      <w:r w:rsidRPr="000C4640">
        <w:rPr>
          <w:i/>
          <w:color w:val="auto"/>
        </w:rPr>
        <w:t>p</w:t>
      </w:r>
      <w:r w:rsidRPr="000C4640">
        <w:rPr>
          <w:color w:val="auto"/>
        </w:rPr>
        <w:t xml:space="preserve">-value less than 0.05 was considered to indicate a statistically significant difference. Student’s </w:t>
      </w:r>
      <w:r w:rsidRPr="000C4640">
        <w:rPr>
          <w:i/>
          <w:color w:val="auto"/>
        </w:rPr>
        <w:t>t</w:t>
      </w:r>
      <w:r w:rsidRPr="000C4640">
        <w:rPr>
          <w:color w:val="auto"/>
        </w:rPr>
        <w:t xml:space="preserve">-tests were used to evaluate the statistical significance </w:t>
      </w:r>
      <w:r w:rsidRPr="000C4640">
        <w:rPr>
          <w:color w:val="auto"/>
        </w:rPr>
        <w:lastRenderedPageBreak/>
        <w:t>by comparing the differences between the treatment and control groups. Analyses were performed on GraphPad Prism 6.0 software</w:t>
      </w:r>
      <w:r w:rsidR="00813B79" w:rsidRPr="000C4640">
        <w:rPr>
          <w:color w:val="auto"/>
          <w:spacing w:val="-2"/>
        </w:rPr>
        <w:t>.</w:t>
      </w:r>
      <w:bookmarkEnd w:id="0"/>
      <w:bookmarkEnd w:id="1"/>
    </w:p>
    <w:p w14:paraId="412C9A31" w14:textId="77777777" w:rsidR="006D27F5" w:rsidRPr="000C4640" w:rsidRDefault="00387E25" w:rsidP="00387E25">
      <w:pPr>
        <w:pStyle w:val="MDPI21heading1"/>
        <w:rPr>
          <w:color w:val="auto"/>
        </w:rPr>
      </w:pPr>
      <w:r w:rsidRPr="000C4640">
        <w:rPr>
          <w:color w:val="auto"/>
        </w:rPr>
        <w:t xml:space="preserve">3. </w:t>
      </w:r>
      <w:r w:rsidR="006D27F5" w:rsidRPr="000C4640">
        <w:rPr>
          <w:color w:val="auto"/>
        </w:rPr>
        <w:t>Results</w:t>
      </w:r>
    </w:p>
    <w:p w14:paraId="672420DE" w14:textId="332BB67E" w:rsidR="006D27F5" w:rsidRPr="000C4640" w:rsidRDefault="006D27F5" w:rsidP="00387E25">
      <w:pPr>
        <w:pStyle w:val="MDPI31text"/>
        <w:rPr>
          <w:color w:val="auto"/>
          <w:szCs w:val="20"/>
        </w:rPr>
      </w:pPr>
      <w:r w:rsidRPr="000C4640">
        <w:rPr>
          <w:color w:val="auto"/>
        </w:rPr>
        <w:t xml:space="preserve">Cells expressing Lgr5 are known to localize at the crypt bottom if they are normal (noncancerous), and nearer to the colonic lumen if cancerous (Figure 1A) </w:t>
      </w:r>
      <w:r w:rsidRPr="000C4640">
        <w:rPr>
          <w:color w:val="auto"/>
        </w:rPr>
        <w:fldChar w:fldCharType="begin"/>
      </w:r>
      <w:r w:rsidRPr="000C4640">
        <w:rPr>
          <w:color w:val="auto"/>
        </w:rPr>
        <w:instrText xml:space="preserve"> ADDIN ZOTERO_ITEM CSL_CITATION {"citationID":"al34vjiqpj","properties":{"formattedCitation":"[9,10,14,18,24]","plainCitation":"[9,10,14,18,24]","noteIndex":0},"citationItems":[{"id":1387,"uris":["http://zotero.org/users/local/S1zDC3eg/items/QBV4W2SU"],"uri":["http://zotero.org/users/local/S1zDC3eg/items/QBV4W2SU"],"itemData":{"id":1387,"type":"article-journal","abstract":"Cancer Stem Cells in Color\nOne of the liveliest debates in contemporary cancer research centers on whether cancer stem cells (CSCs) exist and, if so, how these cells are defined phenotypically. CSCs are hypothesized to be a small population of cells within a tumor that are endowed with the unique capacity to drive tumor growth—a scenario that in principle would offer important therapeutic opportunities. By studying mice expressing multicolor reporter genes, Schepers et al. (p. 730, published online 1 August) were able to visualize and monitor the fate of a candidate stem cell for intestinal adenomas, an early stage of cancer. This “lineage tracing” analysis suggests that tumor cells expressing the intestinal crypt stem cell marker Lgr5 (leucine-rich repeat containing G protein–coupled receptor 5) are the cells that fuel the growth of intestinal adenomas.\n\nAbstract\nThe concept that tumors are maintained by dedicated stem cells, the so-called cancer stem cell hypothesis, has attracted great interest but remains controversial. Studying mouse models, we provide direct, functional evidence for the presence of stem cell activity within primary intestinal adenomas, a precursor to intestinal cancer. By “lineage retracing” using the multicolor Cre-reporter R26R-Confetti, we demonstrate that the crypt stem cell marker Lgr5 (leucine-rich repeat–containing heterotrimeric guanine nucleotide–binding protein–coupled receptor 5) also marks a subpopulation of adenoma cells that fuel the growth of established intestinal adenomas. These Lgr5+ cells, which represent about 5 to 10% of the cells in the adenomas, generate additional Lgr5+ cells as well as all other adenoma cell types. The Lgr5+ cells are intermingled with Paneth cells near the adenoma base, a pattern reminiscent of the architecture of the normal crypt niche.","container-title":"Science","DOI":"10.1126/science.1224676","ISSN":"0036-8075, 1095-9203","issue":"6095","language":"en","page":"730-735","source":"CrossRef","title":"Lineage Tracing Reveals Lgr5+ Stem Cell Activity in Mouse Intestinal Adenomas","volume":"337","author":[{"family":"Schepers","given":"A. G."},{"family":"Snippert","given":"H. J."},{"family":"Stange","given":"D. E."},{"family":"Born","given":"M.","non-dropping-particle":"van den"},{"family":"Es","given":"J. H.","non-dropping-particle":"van"},{"family":"Wetering","given":"M.","non-dropping-particle":"van de"},{"family":"Clevers","given":"H."}],"issued":{"date-parts":[["2012",8,10]]}},"label":"page"},{"id":4842,"uris":["http://zotero.org/users/local/S1zDC3eg/items/KPVAKAM3"],"uri":["http://zotero.org/users/local/S1zDC3eg/items/KPVAKAM3"],"itemData":{"id":4842,"type":"article-journal","abstract":"LGR5 is known to be a stem cell marker in the murine small intestine and colon, however the localization of LGR5 in human adenoma samples has not been examined in detail, and previous studies have been limited by the lack of specific antibodies. Here we used in situ hybridization to specifically examine LGR5 mRNA expression in a panel of human adenoma and carcinoma samples (n = 66). We found that a small number of cells express LGR5 at the base of normal colonic crypts. We then showed that conventional adenomas widely express high levels of LGR5, and there is no evidence of stereotypic cellular hierarchy. In contrast, serrated lesions display basal localization of LGR5, and the cellular hierarchy resembles that of a normal crypt. Moreover, ectopic crypts found in traditional serrated adenomas show basal LGR5 mRNA, indicating that they replicate the stem cell organization of normal crypts with the development of a cellular hierarchy. These data imply differences in the stem cell dynamics between the serrated and conventional pathways of colorectal carcinogenesis. Furthermore we noted high LGR5 expression in invading cells, with later development of a stem cell niche in adenocarcinomas of all stages.","container-title":"Scientific reports","DOI":"10.1038/srep08654","ISSN":"2045-2322","note":"PMCID: PMC4345329","page":"8654","title":"Characterization of LGR5 stem cells in colorectal adenomas and carcinomas","volume":"5","author":[{"family":"Baker","given":"Ann-Marie"},{"family":"Graham","given":"Trevor A."},{"family":"Elia","given":"George"},{"family":"Wright","given":"Nicholas A."},{"family":"Rodriguez-Justo","given":"Manuel"}],"issued":{"date-parts":[["2015",3,2]]}},"label":"page"},{"id":1390,"uris":["http://zotero.org/users/local/S1zDC3eg/items/TXNFLS58"],"uri":["http://zotero.org/users/local/S1zDC3eg/items/TXNFLS58"],"itemData":{"id":1390,"type":"article-journal","abstract":"BACKGROUND: The Wnt target LGR5 has been recently identified as a murine intestinal stem cell marker. Its role during each stage of human colorectal tumorigenesis remains to be determined.\nPATIENTS AND METHODS: LGR5 expression was investigated by immunohistochemical analysis in 17 low-grade and 13 high-grade intraepithelial neoplasias and 30 adenocarcinomas.\nRESULTS: The number of LGR5-positive cells increased tumor, with clustering of the cells to form patches. An apparent difference in their distribution among the tumorigenesis stages was observed. LGR5 expression in luminal surface showed a negative association with the progressive grade of tumors, while that in lower crypt exhibited a positive association with grade. In adenocarcinomas, LGR5 expression in luminal surface was negatively associated with pStage, while it was almost invariably high in lower crypt during advanced pStage disease.\nCONCLUSION: These results suggest that the shifts in the distribution of LGR5-positive cells towards the lower crypt play a role in the development and progression of colorectal cancer.","container-title":"Anticancer Research","ISSN":"1791-7530","issue":"1","journalAbbreviation":"Anticancer Res.","language":"eng","note":"PMID: 21273608","page":"263-270","source":"PubMed","title":"Expression of LGR5, an intestinal stem cell marker, during each stage of colorectal tumorigenesis","volume":"31","author":[{"family":"Takeda","given":"Kayoko"},{"family":"Kinoshita","given":"Ichiro"},{"family":"Shimizu","given":"Yasushi"},{"family":"Matsuno","given":"Yoshihiro"},{"family":"Shichinohe","given":"Toshiaki"},{"family":"Dosaka-Akita","given":"Hirotoshi"}],"issued":{"date-parts":[["2011",1]]}},"label":"page"},{"id":1355,"uris":["http://zotero.org/users/local/S1zDC3eg/items/79LCURWU"],"uri":["http://zotero.org/users/local/S1zDC3eg/items/79LCURWU"],"itemData":{"id":1355,"type":"article-journal","abstract":"Background and study aims: A diagnostic molecular marker for pre-neoplastic lesions, particularly before polyposis, is still lacking. Lgr5 has been broadly accepted as a marker for intestinal cancer stem cells. The aim of this study was to investigate the monitoring of Lgr5 +  cells as a useful tool for the early diagnosis of premalignant lesions before polyp formation.\n\nMethods: In vivo molecular imaging was performed to examine colon tumorigenesis in Lgr5-EGFP mice treated with azoxymethane and dextran sodium sulfate. eGFP + Lgr5 + regions in the descending colon were longitudinally monitored using side-view confocal endomicroscopy. Based on the eGFP signal intensity on the luminal surface, polyps were classified into two groups – Lgr5-high and Lgr5-low. White light colonoscopy was used to monitor polyp formation.\n\nResults: Approximately 75 % of the polyps originated from foci containing Lgr5-eGFP + cells, whereas 25 % of the polyps emerged from Lgr5 – foci. Among eGFP + foci, Lgr5-high foci grew faster than Lgr5-low foci.\n\nConclusions: Polyps developed at Lgr5 + regions. Luminal Lgr5 expression was correlated with the growth rate of early-stage adenomas. Lgr5 is a promising molecular marker for the early diagnosis of colon tumors.","container-title":"Endoscopy","DOI":"10.1055/s-0034-1377631","ISSN":"0013-726X, 1438-8812","issue":"12","journalAbbreviation":"Endoscopy","language":"en","page":"1110-1116","source":"CrossRef","title":"In vivo imaging of Lgr5-positive cell populations using confocal laser endomicroscopy during early colon tumorigenesis","volume":"46","author":[{"family":"Choi","given":"Jin Woo"},{"family":"Kim","given":"Jun Ki"},{"family":"Choi","given":"Myunghwan"},{"family":"Kim","given":"Yi Rang"},{"family":"Yun","given":"Seok Hyun"}],"issued":{"date-parts":[["2014",9,12]]}},"label":"page"},{"id":4860,"uris":["http://zotero.org/users/local/S1zDC3eg/items/3LZZ66ND"],"uri":["http://zotero.org/users/local/S1zDC3eg/items/3LZZ66ND"],"itemData":{"id":4860,"type":"article-journal","abstract":"The dissemination of tumour cells is the prerequisite of metastases and is correlated with a loss of epithelial differentiation and the acquisition of a migratory phenotype, a hallmark of malignant tumour progression. A stepwise, irreversible accumulation of genetic alterations is considered to be the responsible driving force. But strikingly, metastases of most carcinomas recapitulate the organization of their primary tumours. Although current models explain distinct and important aspects of carcinogenesis, each alone can not explain the sum of the cellular changes apparent in human cancer progression. We suggest an extended, integrated model that is consistent with all aspects of human tumour progression - the 'migrating cancer stem (MCS)-cell' concept.","container-title":"Nature Reviews Cancer","DOI":"10.1038/nrc1694","ISSN":"1474-175X (Print) 1474-175X (Linking)","issue":"9","page":"744-749","title":"Opinion: migrating cancer stem cells - an integrated concept of malignant tumour progression","volume":"5","author":[{"family":"Brabletz","given":"T."},{"family":"Jung","given":"A."},{"family":"Spaderna","given":"S."},{"family":"Hlubek","given":"F."},{"family":"Kirchner","given":"T."}],"issued":{"date-parts":[["2005",9]]}},"label":"page"}],"schema":"https://github.com/citation-style-language/schema/raw/master/csl-citation.json"} </w:instrText>
      </w:r>
      <w:r w:rsidRPr="000C4640">
        <w:rPr>
          <w:color w:val="auto"/>
        </w:rPr>
        <w:fldChar w:fldCharType="separate"/>
      </w:r>
      <w:r w:rsidRPr="000C4640">
        <w:rPr>
          <w:color w:val="auto"/>
          <w:szCs w:val="24"/>
        </w:rPr>
        <w:t>[9,10,14,18,24]</w:t>
      </w:r>
      <w:r w:rsidRPr="000C4640">
        <w:rPr>
          <w:color w:val="auto"/>
        </w:rPr>
        <w:fldChar w:fldCharType="end"/>
      </w:r>
      <w:r w:rsidRPr="000C4640">
        <w:rPr>
          <w:color w:val="auto"/>
        </w:rPr>
        <w:t xml:space="preserve">. Consistent with previous observations, cells expressing Lgr5 were observed at depths of 200–250 µm from the top of the colon crypt in the control mice </w:t>
      </w:r>
      <w:r w:rsidRPr="000C4640">
        <w:rPr>
          <w:color w:val="auto"/>
        </w:rPr>
        <w:fldChar w:fldCharType="begin"/>
      </w:r>
      <w:r w:rsidRPr="000C4640">
        <w:rPr>
          <w:color w:val="auto"/>
        </w:rPr>
        <w:instrText xml:space="preserve"> ADDIN ZOTERO_ITEM CSL_CITATION {"citationID":"a17qmg58rrm","properties":{"formattedCitation":"[18]","plainCitation":"[18]","noteIndex":0},"citationItems":[{"id":1355,"uris":["http://zotero.org/users/local/S1zDC3eg/items/79LCURWU"],"uri":["http://zotero.org/users/local/S1zDC3eg/items/79LCURWU"],"itemData":{"id":1355,"type":"article-journal","abstract":"Background and study aims: A diagnostic molecular marker for pre-neoplastic lesions, particularly before polyposis, is still lacking. Lgr5 has been broadly accepted as a marker for intestinal cancer stem cells. The aim of this study was to investigate the monitoring of Lgr5 +  cells as a useful tool for the early diagnosis of premalignant lesions before polyp formation.\n\nMethods: In vivo molecular imaging was performed to examine colon tumorigenesis in Lgr5-EGFP mice treated with azoxymethane and dextran sodium sulfate. eGFP + Lgr5 + regions in the descending colon were longitudinally monitored using side-view confocal endomicroscopy. Based on the eGFP signal intensity on the luminal surface, polyps were classified into two groups – Lgr5-high and Lgr5-low. White light colonoscopy was used to monitor polyp formation.\n\nResults: Approximately 75 % of the polyps originated from foci containing Lgr5-eGFP + cells, whereas 25 % of the polyps emerged from Lgr5 – foci. Among eGFP + foci, Lgr5-high foci grew faster than Lgr5-low foci.\n\nConclusions: Polyps developed at Lgr5 + regions. Luminal Lgr5 expression was correlated with the growth rate of early-stage adenomas. Lgr5 is a promising molecular marker for the early diagnosis of colon tumors.","container-title":"Endoscopy","DOI":"10.1055/s-0034-1377631","ISSN":"0013-726X, 1438-8812","issue":"12","journalAbbreviation":"Endoscopy","language":"en","page":"1110-1116","source":"CrossRef","title":"In vivo imaging of Lgr5-positive cell populations using confocal laser endomicroscopy during early colon tumorigenesis","volume":"46","author":[{"family":"Choi","given":"Jin Woo"},{"family":"Kim","given":"Jun Ki"},{"family":"Choi","given":"Myunghwan"},{"family":"Kim","given":"Yi Rang"},{"family":"Yun","given":"Seok Hyun"}],"issued":{"date-parts":[["2014",9,12]]}}}],"schema":"https://github.com/citation-style-language/schema/raw/master/csl-citation.json"} </w:instrText>
      </w:r>
      <w:r w:rsidRPr="000C4640">
        <w:rPr>
          <w:color w:val="auto"/>
        </w:rPr>
        <w:fldChar w:fldCharType="separate"/>
      </w:r>
      <w:r w:rsidRPr="000C4640">
        <w:rPr>
          <w:color w:val="auto"/>
        </w:rPr>
        <w:t>[18]</w:t>
      </w:r>
      <w:r w:rsidRPr="000C4640">
        <w:rPr>
          <w:color w:val="auto"/>
        </w:rPr>
        <w:fldChar w:fldCharType="end"/>
      </w:r>
      <w:r w:rsidRPr="000C4640">
        <w:rPr>
          <w:color w:val="auto"/>
        </w:rPr>
        <w:t xml:space="preserve">. In mice treated with AOM/DSS, the Lgr5+ cells were observed to migrate to the luminal surface after AOM treatment followed by DSS administration (Figure 1B), and these </w:t>
      </w:r>
      <w:proofErr w:type="gramStart"/>
      <w:r w:rsidR="004B160C" w:rsidRPr="000C4640">
        <w:rPr>
          <w:color w:val="auto"/>
        </w:rPr>
        <w:t xml:space="preserve">were </w:t>
      </w:r>
      <w:r w:rsidRPr="000C4640">
        <w:rPr>
          <w:color w:val="auto"/>
        </w:rPr>
        <w:t>considered to be</w:t>
      </w:r>
      <w:proofErr w:type="gramEnd"/>
      <w:r w:rsidRPr="000C4640">
        <w:rPr>
          <w:color w:val="auto"/>
        </w:rPr>
        <w:t xml:space="preserve"> colon cancer stem cells. In addition, many Lgr5+ cells were </w:t>
      </w:r>
      <w:r w:rsidRPr="000C4640">
        <w:rPr>
          <w:color w:val="auto"/>
          <w:szCs w:val="20"/>
        </w:rPr>
        <w:t>observed inside the colonic adenoma using fluorescence microscopy (Movie S1</w:t>
      </w:r>
      <w:r w:rsidR="004B160C" w:rsidRPr="000C4640">
        <w:rPr>
          <w:color w:val="auto"/>
          <w:szCs w:val="20"/>
        </w:rPr>
        <w:t>, Supplementary Materials)</w:t>
      </w:r>
      <w:r w:rsidRPr="000C4640">
        <w:rPr>
          <w:color w:val="auto"/>
          <w:szCs w:val="20"/>
        </w:rPr>
        <w:t>).</w:t>
      </w:r>
    </w:p>
    <w:p w14:paraId="5AB34EAF" w14:textId="5DED122C" w:rsidR="006D27F5" w:rsidRPr="000C4640" w:rsidRDefault="004954EF" w:rsidP="00387E25">
      <w:pPr>
        <w:pStyle w:val="MDPI52figure"/>
        <w:rPr>
          <w:color w:val="auto"/>
        </w:rPr>
      </w:pPr>
      <w:r w:rsidRPr="000C4640">
        <w:rPr>
          <w:noProof/>
          <w:color w:val="auto"/>
          <w:lang w:eastAsia="ko-KR" w:bidi="ar-SA"/>
        </w:rPr>
        <mc:AlternateContent>
          <mc:Choice Requires="wpg">
            <w:drawing>
              <wp:inline distT="0" distB="0" distL="0" distR="0" wp14:anchorId="34DD480E" wp14:editId="42E37AA8">
                <wp:extent cx="4687207" cy="3793671"/>
                <wp:effectExtent l="0" t="0" r="0" b="0"/>
                <wp:docPr id="13" name="그룹 5"/>
                <wp:cNvGraphicFramePr/>
                <a:graphic xmlns:a="http://schemas.openxmlformats.org/drawingml/2006/main">
                  <a:graphicData uri="http://schemas.microsoft.com/office/word/2010/wordprocessingGroup">
                    <wpg:wgp>
                      <wpg:cNvGrpSpPr/>
                      <wpg:grpSpPr>
                        <a:xfrm>
                          <a:off x="0" y="0"/>
                          <a:ext cx="4687207" cy="3793671"/>
                          <a:chOff x="0" y="0"/>
                          <a:chExt cx="5111750" cy="4603115"/>
                        </a:xfrm>
                      </wpg:grpSpPr>
                      <pic:pic xmlns:pic="http://schemas.openxmlformats.org/drawingml/2006/picture">
                        <pic:nvPicPr>
                          <pic:cNvPr id="14" name="그림 14"/>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11750" cy="4603115"/>
                          </a:xfrm>
                          <a:prstGeom prst="rect">
                            <a:avLst/>
                          </a:prstGeom>
                          <a:noFill/>
                          <a:ln>
                            <a:noFill/>
                          </a:ln>
                        </pic:spPr>
                      </pic:pic>
                      <wps:wsp>
                        <wps:cNvPr id="15" name="직선 연결선 15"/>
                        <wps:cNvCnPr/>
                        <wps:spPr>
                          <a:xfrm>
                            <a:off x="4598606" y="1925477"/>
                            <a:ext cx="2340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49B961F" id="그룹 5" o:spid="_x0000_s1026" style="width:369.05pt;height:298.7pt;mso-position-horizontal-relative:char;mso-position-vertical-relative:line" coordsize="51117,46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4" o:spid="_x0000_s1027" type="#_x0000_t75" style="position:absolute;width:51117;height:46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">
                  <v:imagedata r:id="rId8" o:title=""/>
                </v:shape>
                <v:line id="직선 연결선 15" o:spid="_x0000_s1028" style="position:absolute;visibility:visible;mso-wrap-style:square" from="45986,19254" to="48326,19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" strokecolor="black [3213]" strokeweight="2pt">
                  <v:stroke joinstyle="miter"/>
                </v:line>
                <w10:anchorlock/>
              </v:group>
            </w:pict>
          </mc:Fallback>
        </mc:AlternateContent>
      </w:r>
    </w:p>
    <w:p w14:paraId="2BDE764D" w14:textId="1CD34EC5" w:rsidR="006D27F5" w:rsidRPr="000C4640" w:rsidRDefault="00387E25" w:rsidP="00387E25">
      <w:pPr>
        <w:pStyle w:val="MDPI51figurecaption"/>
        <w:rPr>
          <w:color w:val="auto"/>
        </w:rPr>
      </w:pPr>
      <w:r w:rsidRPr="000C4640">
        <w:rPr>
          <w:b/>
          <w:color w:val="auto"/>
        </w:rPr>
        <w:t xml:space="preserve">Figure 1. </w:t>
      </w:r>
      <w:r w:rsidR="006D27F5" w:rsidRPr="000C4640">
        <w:rPr>
          <w:color w:val="auto"/>
        </w:rPr>
        <w:t xml:space="preserve">Locations of noncancerous and cancerous </w:t>
      </w:r>
      <w:r w:rsidR="004B160C" w:rsidRPr="000C4640">
        <w:rPr>
          <w:color w:val="auto"/>
        </w:rPr>
        <w:t>leucine-rich repeat-containing G-protein coupled receptor 5-positive (</w:t>
      </w:r>
      <w:r w:rsidR="006D27F5" w:rsidRPr="000C4640">
        <w:rPr>
          <w:color w:val="auto"/>
        </w:rPr>
        <w:t>Lgr5+</w:t>
      </w:r>
      <w:r w:rsidR="004B160C" w:rsidRPr="000C4640">
        <w:rPr>
          <w:color w:val="auto"/>
        </w:rPr>
        <w:t>)</w:t>
      </w:r>
      <w:r w:rsidR="006D27F5" w:rsidRPr="000C4640">
        <w:rPr>
          <w:color w:val="auto"/>
        </w:rPr>
        <w:t xml:space="preserve"> cells in the colon. (</w:t>
      </w:r>
      <w:r w:rsidR="006D27F5" w:rsidRPr="000C4640">
        <w:rPr>
          <w:b/>
          <w:bCs/>
          <w:color w:val="auto"/>
        </w:rPr>
        <w:t>A</w:t>
      </w:r>
      <w:r w:rsidR="006D27F5" w:rsidRPr="000C4640">
        <w:rPr>
          <w:color w:val="auto"/>
        </w:rPr>
        <w:t>) Schematic depicting the length of the colon crypt and locations of colon stem cells. (</w:t>
      </w:r>
      <w:r w:rsidR="006D27F5" w:rsidRPr="000C4640">
        <w:rPr>
          <w:b/>
          <w:bCs/>
          <w:color w:val="auto"/>
        </w:rPr>
        <w:t>B</w:t>
      </w:r>
      <w:r w:rsidR="006D27F5" w:rsidRPr="000C4640">
        <w:rPr>
          <w:color w:val="auto"/>
        </w:rPr>
        <w:t>) Confocal image and H&amp;E</w:t>
      </w:r>
      <w:r w:rsidR="00C07B51" w:rsidRPr="000C4640">
        <w:rPr>
          <w:color w:val="auto"/>
        </w:rPr>
        <w:t xml:space="preserve"> (Hematoxylin and Eosin)</w:t>
      </w:r>
      <w:r w:rsidR="006D27F5" w:rsidRPr="000C4640">
        <w:rPr>
          <w:color w:val="auto"/>
        </w:rPr>
        <w:t xml:space="preserve"> staining of the Lgr5-EGFP-IRES-creERT2 knock-in mouse model.</w:t>
      </w:r>
      <w:r w:rsidR="00345555" w:rsidRPr="000C4640">
        <w:rPr>
          <w:color w:val="auto"/>
        </w:rPr>
        <w:t xml:space="preserve"> Scale bar: 50 µm</w:t>
      </w:r>
      <w:r w:rsidR="006D27F5" w:rsidRPr="000C4640">
        <w:rPr>
          <w:color w:val="auto"/>
        </w:rPr>
        <w:t xml:space="preserve"> (</w:t>
      </w:r>
      <w:r w:rsidR="006D27F5" w:rsidRPr="000C4640">
        <w:rPr>
          <w:b/>
          <w:bCs/>
          <w:color w:val="auto"/>
        </w:rPr>
        <w:t>C</w:t>
      </w:r>
      <w:r w:rsidR="006D27F5" w:rsidRPr="000C4640">
        <w:rPr>
          <w:color w:val="auto"/>
        </w:rPr>
        <w:t xml:space="preserve">) Schematic of the novel </w:t>
      </w:r>
      <w:r w:rsidR="004B160C" w:rsidRPr="000C4640">
        <w:rPr>
          <w:color w:val="auto"/>
        </w:rPr>
        <w:t>photodynamic therapy (</w:t>
      </w:r>
      <w:r w:rsidR="006D27F5" w:rsidRPr="000C4640">
        <w:rPr>
          <w:color w:val="auto"/>
        </w:rPr>
        <w:t>PDT</w:t>
      </w:r>
      <w:r w:rsidR="004B160C" w:rsidRPr="000C4640">
        <w:rPr>
          <w:color w:val="auto"/>
        </w:rPr>
        <w:t>)</w:t>
      </w:r>
      <w:r w:rsidR="006D27F5" w:rsidRPr="000C4640">
        <w:rPr>
          <w:color w:val="auto"/>
        </w:rPr>
        <w:t xml:space="preserve"> method applied to selectively eliminate cancer stem cells while minimizing the effects on normal stem cells at the crypt bottom. This is possible because of the limited penetration depth of the 473</w:t>
      </w:r>
      <w:r w:rsidR="004B160C" w:rsidRPr="000C4640">
        <w:rPr>
          <w:color w:val="auto"/>
        </w:rPr>
        <w:t>-</w:t>
      </w:r>
      <w:r w:rsidR="006D27F5" w:rsidRPr="000C4640">
        <w:rPr>
          <w:color w:val="auto"/>
        </w:rPr>
        <w:t xml:space="preserve">nm laser and the propensity of cancer stem cells and normal stem cells to localize in different parts of the colon. Following the novel PDT method, cancer stem cells were selectively </w:t>
      </w:r>
      <w:proofErr w:type="gramStart"/>
      <w:r w:rsidR="006D27F5" w:rsidRPr="000C4640">
        <w:rPr>
          <w:color w:val="auto"/>
        </w:rPr>
        <w:t>destroyed</w:t>
      </w:r>
      <w:proofErr w:type="gramEnd"/>
      <w:r w:rsidR="006D27F5" w:rsidRPr="000C4640">
        <w:rPr>
          <w:color w:val="auto"/>
        </w:rPr>
        <w:t xml:space="preserve"> and tumor formation was decreased.</w:t>
      </w:r>
    </w:p>
    <w:p w14:paraId="0F2A72B6" w14:textId="77777777" w:rsidR="00F22233" w:rsidRPr="000C4640" w:rsidRDefault="00F22233" w:rsidP="00D83B25">
      <w:pPr>
        <w:pStyle w:val="MDPI31text"/>
        <w:rPr>
          <w:color w:val="auto"/>
        </w:rPr>
      </w:pPr>
      <w:r w:rsidRPr="000C4640">
        <w:rPr>
          <w:color w:val="auto"/>
        </w:rPr>
        <w:t>PDT is the treatment to induce cancer cell apoptosis through the chemical reaction of oxygen and external light by administering a photosensitizer, a substance that is sensitive to light</w:t>
      </w:r>
      <w:r w:rsidRPr="000C4640">
        <w:rPr>
          <w:rFonts w:eastAsia="SimSun"/>
          <w:color w:val="auto"/>
          <w:lang w:eastAsia="ko-KR"/>
        </w:rPr>
        <w:t xml:space="preserve"> </w:t>
      </w:r>
      <w:r w:rsidRPr="000C4640">
        <w:rPr>
          <w:color w:val="auto"/>
        </w:rPr>
        <w:fldChar w:fldCharType="begin"/>
      </w:r>
      <w:r w:rsidRPr="000C4640">
        <w:rPr>
          <w:color w:val="auto"/>
        </w:rPr>
        <w:instrText xml:space="preserve"> ADDIN ZOTERO_ITEM CSL_CITATION {"citationID":"a1aottkc6","properties":{"formattedCitation":"[25]","plainCitation":"[25]","noteIndex":0},"citationItems":[{"id":5128,"uris":["http://zotero.org/users/local/S1zDC3eg/items/U6H9CZMJ"],"uri":["http://zotero.org/users/local/S1zDC3eg/items/U6H9CZMJ"],"itemData":{"id":5128,"type":"article-journal","abstract":"The efficiency and selectivity of photosensitized damage to membrane functions may be influenced strongly by the identity of the initial reactive species formed by the photosensitizer. To test this possibility, a photosensitizer, rose bengal (RB), was used that resides in the plasma membrane and which generates singlet molecular oxygen (1O2*) upon excitation with visible light, and radicals plus 1O2* upon excitation with UV radiation. With this approach, 1O2* and radicals are formed at the same locations in the plasma membrane. The response of three plasma membrane functions, namely, proline transport, membrane potential, and membrane impermeability to charged dye molecules, was assessed. The efficiencies of the responses in the presence and absence of oxygen were compared per photon absorbed by RB at two wavelengths, 355 nm (UV excitation) and 532 nm (visible excitation). The efficiency of oxygen removal before irradiation was assessed by measuring the RB triplet lifetime. The three membrane functions were inhibited more efficiently at 355 nm than at 532 nm in the presence of oxygen indicating that the radicals are more effective at initiating damage to membrane components than 1O2*. The ratio of photosensitized effects at the two wavelengths in the presence of oxygen was the same for two membrane functions but not for the third suggesting that 1O2* and radicals initiate a common mechanistic pathway for damage to some membrane functions but not to others. Removing oxygen reduced the efficiency of 355 nm-induced photosensitization by factors of 1.4 to 7. The sensitivity of the three membrane functions to 1O2*-initiated damage varied over a factor of 50 whereas radical initiated damage only varied by a factor of 15. In summary, these results indicate that radicals and 1O2* formed at the same locations in the plasma membrane vary in their efficiency and specificity for membrane damage but may, in some cases, operate by a common secondary damage mechanism in the presence of oxygen.","container-title":"Biochimica et Biophysica Acta (BBA) - Biomembranes","DOI":"10.1016/0005-2736(95)00297-9","ISSN":"00052736","issue":"2","journalAbbreviation":"Biochimica et Biophysica Acta (BBA) - Biomembranes","language":"eng","note":"PMID: 8639697","page":"223-230","source":"DOI.org (Crossref)","title":"Comparison of photosensitized plasma membrane damage caused by singlet oxygen and free radicals","volume":"1280","author":[{"family":"Kochevar","given":"Irene E."},{"family":"Lambert","given":"Christopher R."},{"family":"Lynch","given":"Mary C."},{"family":"Tedesco","given":"Antonio C."}],"issued":{"date-parts":[["1996",4,26]]}}}],"schema":"https://github.com/citation-style-language/schema/raw/master/csl-citation.json"} </w:instrText>
      </w:r>
      <w:r w:rsidRPr="000C4640">
        <w:rPr>
          <w:color w:val="auto"/>
        </w:rPr>
        <w:fldChar w:fldCharType="separate"/>
      </w:r>
      <w:r w:rsidRPr="000C4640">
        <w:rPr>
          <w:color w:val="auto"/>
        </w:rPr>
        <w:t>[25]</w:t>
      </w:r>
      <w:r w:rsidRPr="000C4640">
        <w:rPr>
          <w:color w:val="auto"/>
        </w:rPr>
        <w:fldChar w:fldCharType="end"/>
      </w:r>
      <w:r w:rsidRPr="000C4640">
        <w:rPr>
          <w:color w:val="auto"/>
        </w:rPr>
        <w:t xml:space="preserve">. Rose </w:t>
      </w:r>
      <w:proofErr w:type="spellStart"/>
      <w:r w:rsidRPr="000C4640">
        <w:rPr>
          <w:color w:val="auto"/>
        </w:rPr>
        <w:t>bengal</w:t>
      </w:r>
      <w:proofErr w:type="spellEnd"/>
      <w:r w:rsidRPr="000C4640">
        <w:rPr>
          <w:color w:val="auto"/>
        </w:rPr>
        <w:t xml:space="preserve"> (</w:t>
      </w:r>
      <w:r w:rsidRPr="000C4640">
        <w:rPr>
          <w:rStyle w:val="st1"/>
          <w:color w:val="auto"/>
          <w:szCs w:val="20"/>
        </w:rPr>
        <w:t>4,5,6,7-tetrachloro-2′,4′,5′,7′-tetraiodofluorescein</w:t>
      </w:r>
      <w:r w:rsidRPr="000C4640">
        <w:rPr>
          <w:color w:val="auto"/>
        </w:rPr>
        <w:t xml:space="preserve">) is a well-known photosensitizer, and activated Rose </w:t>
      </w:r>
      <w:proofErr w:type="spellStart"/>
      <w:r w:rsidRPr="000C4640">
        <w:rPr>
          <w:color w:val="auto"/>
        </w:rPr>
        <w:t>bengal</w:t>
      </w:r>
      <w:proofErr w:type="spellEnd"/>
      <w:r w:rsidRPr="000C4640">
        <w:rPr>
          <w:color w:val="auto"/>
        </w:rPr>
        <w:t xml:space="preserve"> produces the conversion of tissue oxygen to singlet oxygen and free radicals. Th</w:t>
      </w:r>
      <w:r w:rsidRPr="000C4640">
        <w:rPr>
          <w:rFonts w:eastAsia="SimSun"/>
          <w:color w:val="auto"/>
          <w:lang w:eastAsia="ko-KR"/>
        </w:rPr>
        <w:t>is</w:t>
      </w:r>
      <w:r w:rsidRPr="000C4640">
        <w:rPr>
          <w:color w:val="auto"/>
        </w:rPr>
        <w:t xml:space="preserve"> ROS (reactive oxygen species) production </w:t>
      </w:r>
      <w:r w:rsidRPr="000C4640">
        <w:rPr>
          <w:rFonts w:eastAsia="SimSun"/>
          <w:color w:val="auto"/>
          <w:lang w:eastAsia="ko-KR"/>
        </w:rPr>
        <w:t>is</w:t>
      </w:r>
      <w:r w:rsidRPr="000C4640">
        <w:rPr>
          <w:color w:val="auto"/>
        </w:rPr>
        <w:t xml:space="preserve"> achieved upon irradiation by light</w:t>
      </w:r>
      <w:r w:rsidRPr="000C4640">
        <w:rPr>
          <w:rFonts w:eastAsia="SimSun"/>
          <w:color w:val="auto"/>
          <w:lang w:eastAsia="ko-KR"/>
        </w:rPr>
        <w:t xml:space="preserve"> of </w:t>
      </w:r>
      <w:r w:rsidRPr="000C4640">
        <w:rPr>
          <w:color w:val="auto"/>
        </w:rPr>
        <w:t xml:space="preserve">rose </w:t>
      </w:r>
      <w:proofErr w:type="spellStart"/>
      <w:r w:rsidRPr="000C4640">
        <w:rPr>
          <w:color w:val="auto"/>
        </w:rPr>
        <w:t>bengal</w:t>
      </w:r>
      <w:proofErr w:type="spellEnd"/>
      <w:r w:rsidRPr="000C4640">
        <w:rPr>
          <w:color w:val="auto"/>
        </w:rPr>
        <w:t>, whose intense absorption wavelength ranges between 480 nm and 550</w:t>
      </w:r>
      <w:r w:rsidRPr="000C4640">
        <w:rPr>
          <w:rFonts w:eastAsia="MS Gothic"/>
          <w:color w:val="auto"/>
        </w:rPr>
        <w:t> </w:t>
      </w:r>
      <w:r w:rsidRPr="000C4640">
        <w:rPr>
          <w:color w:val="auto"/>
        </w:rPr>
        <w:t>nm</w:t>
      </w:r>
      <w:r w:rsidRPr="000C4640">
        <w:rPr>
          <w:rFonts w:eastAsia="SimSun"/>
          <w:color w:val="auto"/>
          <w:lang w:eastAsia="ko-KR"/>
        </w:rPr>
        <w:t xml:space="preserve"> </w:t>
      </w:r>
      <w:r w:rsidRPr="000C4640">
        <w:rPr>
          <w:color w:val="auto"/>
        </w:rPr>
        <w:fldChar w:fldCharType="begin"/>
      </w:r>
      <w:r w:rsidRPr="000C4640">
        <w:rPr>
          <w:color w:val="auto"/>
        </w:rPr>
        <w:instrText xml:space="preserve"> ADDIN ZOTERO_ITEM CSL_CITATION {"citationID":"ae8cals4r5","properties":{"formattedCitation":"[26,27]","plainCitation":"[26,27]","noteIndex":0},"citationItems":[{"id":5120,"uris":["http://zotero.org/users/local/S1zDC3eg/items/HUJB7E2E"],"uri":["http://zotero.org/users/local/S1zDC3eg/items/HUJB7E2E"],"itemData":{"id":5120,"type":"article-journal","abstract":"We describe herein a series of new derivatives of tetrachloro tetraiodo uranine (rose bengal) and report their emission and absorption characteristics. Photochemists and photobiologists may find several of these derivatives useful as alternative sources of singlet oxygen.","container-title":"Journal of Free Radicals in Biology &amp; Medicine","DOI":"10.1016/0748-5514(85)90146-1","ISSN":"07485514","issue":"5-6","journalAbbreviation":"Journal of Free Radicals in Biology &amp; Medicine","language":"en","page":"341-351","source":"DOI.org (Crossref)","title":"Photophysical properties of rose bengal and its derivatives (XII)","volume":"1","author":[{"family":"Paczkowski","given":"Jerzy"},{"family":"Lamberts","given":"J.J.M."},{"family":"Paczkowska","given":"Bozena"},{"family":"Neckers","given":"D.C."}],"issued":{"date-parts":[["1985",1]]}},"label":"page"},{"id":5121,"uris":["http://zotero.org/users/local/S1zDC3eg/items/3Q5IJ2QR"],"uri":["http://zotero.org/users/local/S1zDC3eg/items/3Q5IJ2QR"],"itemData":{"id":5121,"type":"article-journal","abstract":"The spectral properties, photochemical reactivity and photophysical parameters of all of the known derivatives of Rose Bengal, 2,4,5,7-tetraiodo-3,′,4′,5′,6′-tetrachlorofluorescein, are reported and compared.","container-title":"Journal of Photochemistry and Photobiology A: Chemistry","DOI":"10.1016/1010-6030(89)85002-6","ISSN":"10106030","issue":"1","journalAbbreviation":"Journal of Photochemistry and Photobiology A: Chemistry","language":"en","page":"1-29","source":"DOI.org (Crossref)","title":"Rose Bengal","volume":"47","author":[{"family":"Neckers","given":"D.C."}],"issued":{"date-parts":[["1989",4]]}},"label":"page"}],"schema":"https://github.com/citation-style-language/schema/raw/master/csl-citation.json"} </w:instrText>
      </w:r>
      <w:r w:rsidRPr="000C4640">
        <w:rPr>
          <w:color w:val="auto"/>
        </w:rPr>
        <w:fldChar w:fldCharType="separate"/>
      </w:r>
      <w:r w:rsidRPr="000C4640">
        <w:rPr>
          <w:color w:val="auto"/>
        </w:rPr>
        <w:t>[26,27]</w:t>
      </w:r>
      <w:r w:rsidRPr="000C4640">
        <w:rPr>
          <w:color w:val="auto"/>
        </w:rPr>
        <w:fldChar w:fldCharType="end"/>
      </w:r>
      <w:r w:rsidRPr="000C4640">
        <w:rPr>
          <w:rFonts w:eastAsia="Gulim" w:cs="Gulim"/>
          <w:color w:val="auto"/>
          <w:lang w:eastAsia="ko-KR"/>
        </w:rPr>
        <w:t>. A</w:t>
      </w:r>
      <w:r w:rsidRPr="000C4640">
        <w:rPr>
          <w:color w:val="auto"/>
        </w:rPr>
        <w:t>ccumulation of free radical</w:t>
      </w:r>
      <w:r w:rsidRPr="000C4640">
        <w:rPr>
          <w:rFonts w:eastAsia="SimSun"/>
          <w:color w:val="auto"/>
          <w:lang w:eastAsia="ko-KR"/>
        </w:rPr>
        <w:t>s</w:t>
      </w:r>
      <w:r w:rsidRPr="000C4640">
        <w:rPr>
          <w:color w:val="auto"/>
        </w:rPr>
        <w:t xml:space="preserve"> by PDT induces cellular damage and apoptosis. </w:t>
      </w:r>
      <w:r w:rsidRPr="000C4640">
        <w:rPr>
          <w:rFonts w:eastAsia="SimSun"/>
          <w:color w:val="auto"/>
          <w:lang w:eastAsia="ko-KR"/>
        </w:rPr>
        <w:t xml:space="preserve">Also, PDT </w:t>
      </w:r>
      <w:r w:rsidRPr="000C4640">
        <w:rPr>
          <w:color w:val="auto"/>
        </w:rPr>
        <w:t xml:space="preserve">is well known to be </w:t>
      </w:r>
      <w:r w:rsidRPr="000C4640">
        <w:rPr>
          <w:color w:val="auto"/>
        </w:rPr>
        <w:lastRenderedPageBreak/>
        <w:t>dependent on the penetration depth of light into tissue. To destroy CSCs with minimal effect on normal stem cells, we utilized the penetration depth of a 473-nm laser. Since the penetration depth was less than 250 µm, the localization of normal cells deeper in the crypt bottom protected them from PDT, whereas cancer cells in the colonic lumen were exposed to light-generated reactive oxygen species (Figure 1C).</w:t>
      </w:r>
    </w:p>
    <w:p w14:paraId="7BD92393" w14:textId="0AB4AC80" w:rsidR="00F22233" w:rsidRPr="000C4640" w:rsidRDefault="00F22233" w:rsidP="00D83B25">
      <w:pPr>
        <w:pStyle w:val="MDPI31text"/>
        <w:rPr>
          <w:color w:val="auto"/>
        </w:rPr>
      </w:pPr>
      <w:r w:rsidRPr="000C4640">
        <w:rPr>
          <w:color w:val="auto"/>
        </w:rPr>
        <w:t xml:space="preserve">For cells sensitized with RB, a series of experiments was performed, which revealed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as an appropriate luminance to induce 50% lethal concentration (LC</w:t>
      </w:r>
      <w:r w:rsidRPr="000C4640">
        <w:rPr>
          <w:color w:val="auto"/>
          <w:vertAlign w:val="subscript"/>
        </w:rPr>
        <w:t>50</w:t>
      </w:r>
      <w:r w:rsidRPr="000C4640">
        <w:rPr>
          <w:color w:val="auto"/>
        </w:rPr>
        <w:t xml:space="preserve">) without significant damage to cells not treated with RB. In our previous report </w:t>
      </w:r>
      <w:r w:rsidRPr="000C4640">
        <w:rPr>
          <w:color w:val="auto"/>
        </w:rPr>
        <w:fldChar w:fldCharType="begin"/>
      </w:r>
      <w:r w:rsidRPr="000C4640">
        <w:rPr>
          <w:color w:val="auto"/>
        </w:rPr>
        <w:instrText xml:space="preserve"> ADDIN ZOTERO_ITEM CSL_CITATION {"citationID":"aiqle2gmmi","properties":{"formattedCitation":"[20]","plainCitation":"[20]","noteIndex":0},"citationItems":[{"id":1268,"uris":["http://zotero.org/users/local/S1zDC3eg/items/4HW3CF54"],"uri":["http://zotero.org/users/local/S1zDC3eg/items/4HW3CF54"],"itemData":{"id":1268,"type":"article-journal","abstract":"Intravital ablation of particular cell populations is necessary to\ndecipher their roles under spatiotemporal conditions. Energy transferbased\nphotodynamic therapy presented a conditional range for\nspecifically inducing the death of GFP expressing cells, with little\neffect on normal cells. This novel system enables easy access to the\nfunctional study of cells.","container-title":"Chemical Communications","DOI":"10.1039/C7CC07550B","ISSN":"1359-7345, 1364-548X","issue":"92","language":"en","page":"12434-12437","source":"CrossRef","title":"Fluorescent cell-selective ablation using an adaptive photodynamic method","volume":"53","author":[{"family":"Kim","given":"Yi Rang"},{"family":"Kim","given":"Jun Ki"},{"family":"Choi","given":"Jin Woo"}],"issued":{"date-parts":[["2017"]]}}}],"schema":"https://github.com/citation-style-language/schema/raw/master/csl-citation.json"} </w:instrText>
      </w:r>
      <w:r w:rsidRPr="000C4640">
        <w:rPr>
          <w:color w:val="auto"/>
        </w:rPr>
        <w:fldChar w:fldCharType="separate"/>
      </w:r>
      <w:r w:rsidRPr="000C4640">
        <w:rPr>
          <w:color w:val="auto"/>
        </w:rPr>
        <w:t>[20]</w:t>
      </w:r>
      <w:r w:rsidRPr="000C4640">
        <w:rPr>
          <w:color w:val="auto"/>
        </w:rPr>
        <w:fldChar w:fldCharType="end"/>
      </w:r>
      <w:r w:rsidRPr="000C4640">
        <w:rPr>
          <w:color w:val="auto"/>
        </w:rPr>
        <w:t xml:space="preserve">, GFP-expressing cells that accumulated RB were more susceptible to 473-nm irradiation than non-GFP cells that accumulated RB. To understand the effect of irradiation through tissue on sensitized GFP+ cells, in vitro colonies were irradiated through several layers of artificial tissue. Artificial tissues of ~50 µm thickness were stacked one by one, and cell death was recorded (Figure S1A, Supplementary Materials). While non-GFP cells survived at rates of ~80% in all cases, GFP+ cell death exceeded 50% until three layers of tissue were used (~150 µm). At ~200 µm of penetration depth, the death rate of GFP+ and non-GFP cells did not vary significantly (Figure S1B, Supplementary Materials). Thus, it was speculated that irradiation at 473 nm would have little effect on cells at the crypt bottom. To further verify the effect, RB was injected intravenously into a mouse xenografted on the right flank with GFP+ lung cancer cell line H460 tumors, which was then exposed to 473-nm light at a power of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At a tissue depth of 100–200 µm, histology showed cell death-related hemorrhage (Figure S1C, Supplementary Materials), and cell death markers were strongly stained in the same region (Figure S1D, Supplementary Materials)</w:t>
      </w:r>
      <w:r w:rsidRPr="000C4640">
        <w:rPr>
          <w:color w:val="auto"/>
          <w:spacing w:val="-4"/>
        </w:rPr>
        <w:t xml:space="preserve">. Seven milliwatts of power from a 473-nm laser was measured before contacting tissue, and ~2 </w:t>
      </w:r>
      <w:proofErr w:type="spellStart"/>
      <w:r w:rsidRPr="000C4640">
        <w:rPr>
          <w:color w:val="auto"/>
          <w:spacing w:val="-4"/>
        </w:rPr>
        <w:t>mW</w:t>
      </w:r>
      <w:proofErr w:type="spellEnd"/>
      <w:r w:rsidRPr="000C4640">
        <w:rPr>
          <w:color w:val="auto"/>
          <w:spacing w:val="-4"/>
        </w:rPr>
        <w:t xml:space="preserve"> </w:t>
      </w:r>
      <w:r w:rsidRPr="000C4640">
        <w:rPr>
          <w:color w:val="auto"/>
        </w:rPr>
        <w:t>penetrating laser power was measured after penetration of the 200-µm tissue in vitro, as shown in Figure 2A.</w:t>
      </w:r>
    </w:p>
    <w:p w14:paraId="4DBF6B9E" w14:textId="77777777" w:rsidR="00D83B25" w:rsidRPr="000C4640" w:rsidRDefault="00D83B25" w:rsidP="00D83B25">
      <w:pPr>
        <w:pStyle w:val="MDPI52figure"/>
        <w:rPr>
          <w:color w:val="auto"/>
        </w:rPr>
      </w:pPr>
      <w:r w:rsidRPr="000C4640">
        <w:rPr>
          <w:rFonts w:eastAsia="Malgun Gothic"/>
          <w:noProof/>
          <w:snapToGrid/>
          <w:color w:val="auto"/>
          <w:lang w:eastAsia="ko-KR" w:bidi="ar-SA"/>
        </w:rPr>
        <w:drawing>
          <wp:inline distT="0" distB="0" distL="0" distR="0" wp14:anchorId="13E31887" wp14:editId="0EA9AB18">
            <wp:extent cx="3704136" cy="4212640"/>
            <wp:effectExtent l="0" t="0" r="0" b="0"/>
            <wp:docPr id="5"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21852" cy="4232788"/>
                    </a:xfrm>
                    <a:prstGeom prst="rect">
                      <a:avLst/>
                    </a:prstGeom>
                    <a:noFill/>
                    <a:ln>
                      <a:noFill/>
                    </a:ln>
                  </pic:spPr>
                </pic:pic>
              </a:graphicData>
            </a:graphic>
          </wp:inline>
        </w:drawing>
      </w:r>
    </w:p>
    <w:p w14:paraId="43905A40" w14:textId="77777777" w:rsidR="00D83B25" w:rsidRPr="000C4640" w:rsidRDefault="00D83B25" w:rsidP="00D83B25">
      <w:pPr>
        <w:pStyle w:val="MDPI51figurecaption"/>
        <w:rPr>
          <w:color w:val="auto"/>
        </w:rPr>
      </w:pPr>
      <w:r w:rsidRPr="000C4640">
        <w:rPr>
          <w:b/>
          <w:color w:val="auto"/>
        </w:rPr>
        <w:t xml:space="preserve">Figure 2. </w:t>
      </w:r>
      <w:r w:rsidRPr="000C4640">
        <w:rPr>
          <w:color w:val="auto"/>
        </w:rPr>
        <w:t>Selection of an appropriate laser power to avoid damage of normal stem cells. (</w:t>
      </w:r>
      <w:r w:rsidRPr="000C4640">
        <w:rPr>
          <w:b/>
          <w:bCs/>
          <w:color w:val="auto"/>
        </w:rPr>
        <w:t>A</w:t>
      </w:r>
      <w:r w:rsidRPr="000C4640">
        <w:rPr>
          <w:color w:val="auto"/>
        </w:rPr>
        <w:t xml:space="preserve">) Photodynamic therapy (PDT) incident light power attenuation was measured with a power meter for transmission through 200 </w:t>
      </w:r>
      <w:proofErr w:type="spellStart"/>
      <w:r w:rsidRPr="000C4640">
        <w:rPr>
          <w:color w:val="auto"/>
        </w:rPr>
        <w:t>μm</w:t>
      </w:r>
      <w:proofErr w:type="spellEnd"/>
      <w:r w:rsidRPr="000C4640">
        <w:rPr>
          <w:color w:val="auto"/>
        </w:rPr>
        <w:t xml:space="preserve"> of colon tissue. (</w:t>
      </w:r>
      <w:r w:rsidRPr="000C4640">
        <w:rPr>
          <w:b/>
          <w:bCs/>
          <w:color w:val="auto"/>
        </w:rPr>
        <w:t>B</w:t>
      </w:r>
      <w:r w:rsidRPr="000C4640">
        <w:rPr>
          <w:color w:val="auto"/>
        </w:rPr>
        <w:t xml:space="preserve">) Cells survived at 2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however, there was significant cell death at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for three types of green fluorescent protein (GFP) cells in vitro. (</w:t>
      </w:r>
      <w:r w:rsidRPr="000C4640">
        <w:rPr>
          <w:b/>
          <w:bCs/>
          <w:color w:val="auto"/>
        </w:rPr>
        <w:t>C</w:t>
      </w:r>
      <w:r w:rsidRPr="000C4640">
        <w:rPr>
          <w:color w:val="auto"/>
        </w:rPr>
        <w:t xml:space="preserve">) </w:t>
      </w:r>
      <w:r w:rsidRPr="000C4640">
        <w:rPr>
          <w:color w:val="auto"/>
        </w:rPr>
        <w:lastRenderedPageBreak/>
        <w:t xml:space="preserve">Formation and growth of colon organoids were compared after irradiation treatment at 0, 2, and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The organoids were counted (upper left panel). The number of organoids did not vary at 2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as compared to the non-treated organoids, but the number significantly decreased following treatment at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w:t>
      </w:r>
      <w:r w:rsidRPr="000C4640">
        <w:rPr>
          <w:bCs/>
          <w:color w:val="auto"/>
        </w:rPr>
        <w:t>40x magnification)</w:t>
      </w:r>
    </w:p>
    <w:p w14:paraId="33A2B7B5" w14:textId="3E3CE65D" w:rsidR="006D27F5" w:rsidRPr="000C4640" w:rsidRDefault="006D27F5" w:rsidP="00D83B25">
      <w:pPr>
        <w:pStyle w:val="MDPI31text"/>
        <w:rPr>
          <w:color w:val="auto"/>
        </w:rPr>
      </w:pPr>
      <w:r w:rsidRPr="000C4640">
        <w:rPr>
          <w:color w:val="auto"/>
        </w:rPr>
        <w:t xml:space="preserve">This attenuation of light intensity was speculated to increase the damage to migrated CSCs located near the luminal surface than to normal colon stem cells located at the crypt bottom. Under illumination at 2 </w:t>
      </w:r>
      <w:proofErr w:type="spellStart"/>
      <w:r w:rsidRPr="000C4640">
        <w:rPr>
          <w:color w:val="auto"/>
        </w:rPr>
        <w:t>mW</w:t>
      </w:r>
      <w:proofErr w:type="spellEnd"/>
      <w:r w:rsidRPr="000C4640">
        <w:rPr>
          <w:color w:val="auto"/>
        </w:rPr>
        <w:t xml:space="preserve"> and at 7 </w:t>
      </w:r>
      <w:proofErr w:type="spellStart"/>
      <w:r w:rsidRPr="000C4640">
        <w:rPr>
          <w:color w:val="auto"/>
        </w:rPr>
        <w:t>mW</w:t>
      </w:r>
      <w:proofErr w:type="spellEnd"/>
      <w:r w:rsidRPr="000C4640">
        <w:rPr>
          <w:color w:val="auto"/>
        </w:rPr>
        <w:t>, PDT induced similar cell</w:t>
      </w:r>
      <w:r w:rsidR="00065A37" w:rsidRPr="000C4640">
        <w:rPr>
          <w:color w:val="auto"/>
        </w:rPr>
        <w:t xml:space="preserve"> </w:t>
      </w:r>
      <w:r w:rsidRPr="000C4640">
        <w:rPr>
          <w:color w:val="auto"/>
        </w:rPr>
        <w:t>death patterns in GFP-H460, GFP-B16</w:t>
      </w:r>
      <w:r w:rsidR="004B160C" w:rsidRPr="000C4640">
        <w:rPr>
          <w:color w:val="auto"/>
        </w:rPr>
        <w:t>,</w:t>
      </w:r>
      <w:r w:rsidRPr="000C4640">
        <w:rPr>
          <w:color w:val="auto"/>
        </w:rPr>
        <w:t xml:space="preserve"> and DLD-1 cells (Figure 2B). Furthermore, colonic organoids were prepared from normal Lgr5 mice. Under a 7 </w:t>
      </w:r>
      <w:proofErr w:type="spellStart"/>
      <w:r w:rsidRPr="000C4640">
        <w:rPr>
          <w:color w:val="auto"/>
        </w:rPr>
        <w:t>mW</w:t>
      </w:r>
      <w:proofErr w:type="spellEnd"/>
      <w:r w:rsidRPr="000C4640">
        <w:rPr>
          <w:color w:val="auto"/>
        </w:rPr>
        <w:t>/cm</w:t>
      </w:r>
      <w:r w:rsidRPr="000C4640">
        <w:rPr>
          <w:color w:val="auto"/>
          <w:vertAlign w:val="superscript"/>
        </w:rPr>
        <w:t>2</w:t>
      </w:r>
      <w:r w:rsidRPr="000C4640">
        <w:rPr>
          <w:color w:val="auto"/>
        </w:rPr>
        <w:t xml:space="preserve"> treatment regime with RB, limited organoids were formed. In contrast, when the organoids were shielded with 200</w:t>
      </w:r>
      <w:r w:rsidR="004B160C" w:rsidRPr="000C4640">
        <w:rPr>
          <w:color w:val="auto"/>
        </w:rPr>
        <w:t xml:space="preserve"> </w:t>
      </w:r>
      <w:proofErr w:type="spellStart"/>
      <w:r w:rsidRPr="000C4640">
        <w:rPr>
          <w:color w:val="auto"/>
        </w:rPr>
        <w:t>μm</w:t>
      </w:r>
      <w:proofErr w:type="spellEnd"/>
      <w:r w:rsidR="004B160C" w:rsidRPr="000C4640">
        <w:rPr>
          <w:color w:val="auto"/>
        </w:rPr>
        <w:t xml:space="preserve"> of</w:t>
      </w:r>
      <w:r w:rsidRPr="000C4640">
        <w:rPr>
          <w:color w:val="auto"/>
        </w:rPr>
        <w:t xml:space="preserve"> artificial tissue, they grew in a manner </w:t>
      </w:r>
      <w:proofErr w:type="gramStart"/>
      <w:r w:rsidRPr="000C4640">
        <w:rPr>
          <w:color w:val="auto"/>
        </w:rPr>
        <w:t>similar to</w:t>
      </w:r>
      <w:proofErr w:type="gramEnd"/>
      <w:r w:rsidRPr="000C4640">
        <w:rPr>
          <w:color w:val="auto"/>
        </w:rPr>
        <w:t xml:space="preserve"> the naïve control (Figure 2C). This indicated that our PDT targeted only luminal CSCs, and not the normal stem cells in the crypt bottom.</w:t>
      </w:r>
    </w:p>
    <w:p w14:paraId="5CE6D4B1" w14:textId="77777777" w:rsidR="00D83B25" w:rsidRPr="000C4640" w:rsidRDefault="00D83B25" w:rsidP="00D83B25">
      <w:pPr>
        <w:pStyle w:val="MDPI31text"/>
        <w:rPr>
          <w:color w:val="auto"/>
        </w:rPr>
      </w:pPr>
      <w:r w:rsidRPr="000C4640">
        <w:rPr>
          <w:color w:val="auto"/>
        </w:rPr>
        <w:t>To deliver light to the mouse colonic epithelium in vivo, optical fibers that allow uniform radial light emission were manufactured as shown in Figure 3A and were inserted via the anus for PDT (Figure 3B). Colons were treated with blue light in a fractionated course for four hours twice weekly over a seven-week period, following an intravenous injection of RB. After allowing six weeks of tumor formation, whole colons were harvested from both wild-type and GFP-Lgr5 mice. Tumor size was measured by colonoscopy, as shown in Figure 3C. The number of polyps in GFP-Lgr5+ mice was significantly lower than that in wild-type mice (</w:t>
      </w:r>
      <w:r w:rsidRPr="000C4640">
        <w:rPr>
          <w:i/>
          <w:color w:val="auto"/>
        </w:rPr>
        <w:t>p</w:t>
      </w:r>
      <w:r w:rsidRPr="000C4640">
        <w:rPr>
          <w:color w:val="auto"/>
        </w:rPr>
        <w:t xml:space="preserve"> &lt; 0.01) (Figures 3</w:t>
      </w:r>
      <w:proofErr w:type="gramStart"/>
      <w:r w:rsidRPr="000C4640">
        <w:rPr>
          <w:color w:val="auto"/>
        </w:rPr>
        <w:t>D,E</w:t>
      </w:r>
      <w:proofErr w:type="gramEnd"/>
      <w:r w:rsidRPr="000C4640">
        <w:rPr>
          <w:color w:val="auto"/>
        </w:rPr>
        <w:t>). While, in the luminal area of the crypt, the TNFα signal, which indicates necrotic cell death, was significantly increased in the 473-nm-irradiated mouse, the Ki-67-positive proliferative cells changed only slightly in the bottom region (Figure 4A). Specific cell death observations were also tracked in the circumferential GFP+ area after RB administration and laser irradiation, as shown in Figure 4B.</w:t>
      </w:r>
    </w:p>
    <w:p w14:paraId="18348E2B" w14:textId="2762F499" w:rsidR="006D27F5" w:rsidRPr="000C4640" w:rsidRDefault="00B5174B" w:rsidP="00387E25">
      <w:pPr>
        <w:pStyle w:val="MDPI52figure"/>
        <w:rPr>
          <w:color w:val="auto"/>
        </w:rPr>
      </w:pPr>
      <w:r w:rsidRPr="000C4640">
        <w:rPr>
          <w:noProof/>
          <w:color w:val="auto"/>
          <w:lang w:eastAsia="ko-KR" w:bidi="ar-SA"/>
        </w:rPr>
        <mc:AlternateContent>
          <mc:Choice Requires="wpg">
            <w:drawing>
              <wp:inline distT="0" distB="0" distL="0" distR="0" wp14:anchorId="679745CA" wp14:editId="47F389B5">
                <wp:extent cx="5394687" cy="3510642"/>
                <wp:effectExtent l="0" t="0" r="0" b="0"/>
                <wp:docPr id="7" name="그룹 12"/>
                <wp:cNvGraphicFramePr/>
                <a:graphic xmlns:a="http://schemas.openxmlformats.org/drawingml/2006/main">
                  <a:graphicData uri="http://schemas.microsoft.com/office/word/2010/wordprocessingGroup">
                    <wpg:wgp>
                      <wpg:cNvGrpSpPr/>
                      <wpg:grpSpPr>
                        <a:xfrm>
                          <a:off x="0" y="0"/>
                          <a:ext cx="5394687" cy="3510642"/>
                          <a:chOff x="0" y="0"/>
                          <a:chExt cx="5617845" cy="3750945"/>
                        </a:xfrm>
                      </wpg:grpSpPr>
                      <pic:pic xmlns:pic="http://schemas.openxmlformats.org/drawingml/2006/picture">
                        <pic:nvPicPr>
                          <pic:cNvPr id="10" name="그림 10"/>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7845" cy="3750945"/>
                          </a:xfrm>
                          <a:prstGeom prst="rect">
                            <a:avLst/>
                          </a:prstGeom>
                          <a:noFill/>
                          <a:ln>
                            <a:noFill/>
                          </a:ln>
                        </pic:spPr>
                      </pic:pic>
                      <wps:wsp>
                        <wps:cNvPr id="11" name="직선 연결선 11"/>
                        <wps:cNvCnPr/>
                        <wps:spPr>
                          <a:xfrm>
                            <a:off x="2692797" y="1981169"/>
                            <a:ext cx="396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 name="직선 연결선 12"/>
                        <wps:cNvCnPr/>
                        <wps:spPr>
                          <a:xfrm>
                            <a:off x="3297481" y="1981169"/>
                            <a:ext cx="396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FABC76A" id="그룹 12" o:spid="_x0000_s1026" style="width:424.8pt;height:276.45pt;mso-position-horizontal-relative:char;mso-position-vertical-relative:line" coordsize="56178,37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">
                <v:shape id="그림 10" o:spid="_x0000_s1027" type="#_x0000_t75" style="position:absolute;width:56178;height:37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">
                  <v:imagedata r:id="rId11" o:title=""/>
                </v:shape>
                <v:line id="직선 연결선 11" o:spid="_x0000_s1028" style="position:absolute;visibility:visible;mso-wrap-style:square" from="26927,19811" to="27323,19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" strokecolor="black [3213]" strokeweight="2pt">
                  <v:stroke joinstyle="miter"/>
                </v:line>
                <v:line id="직선 연결선 12" o:spid="_x0000_s1029" style="position:absolute;visibility:visible;mso-wrap-style:square" from="32974,19811" to="33370,19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" strokecolor="black [3213]" strokeweight="2pt">
                  <v:stroke joinstyle="miter"/>
                </v:line>
                <w10:anchorlock/>
              </v:group>
            </w:pict>
          </mc:Fallback>
        </mc:AlternateContent>
      </w:r>
    </w:p>
    <w:p w14:paraId="333EB7E0" w14:textId="5919A586" w:rsidR="006D27F5" w:rsidRPr="000C4640" w:rsidRDefault="00387E25" w:rsidP="00387E25">
      <w:pPr>
        <w:pStyle w:val="MDPI51figurecaption"/>
        <w:rPr>
          <w:color w:val="auto"/>
        </w:rPr>
      </w:pPr>
      <w:r w:rsidRPr="000C4640">
        <w:rPr>
          <w:b/>
          <w:color w:val="auto"/>
        </w:rPr>
        <w:t xml:space="preserve">Figure 3. </w:t>
      </w:r>
      <w:r w:rsidR="006D27F5" w:rsidRPr="000C4640">
        <w:rPr>
          <w:color w:val="auto"/>
        </w:rPr>
        <w:t xml:space="preserve">Therapeutic effect of </w:t>
      </w:r>
      <w:r w:rsidR="00D83B25" w:rsidRPr="000C4640">
        <w:rPr>
          <w:color w:val="auto"/>
        </w:rPr>
        <w:t xml:space="preserve">Photodynamic therapy (PDT) </w:t>
      </w:r>
      <w:r w:rsidR="006D27F5" w:rsidRPr="000C4640">
        <w:rPr>
          <w:color w:val="auto"/>
        </w:rPr>
        <w:t>on Lgr5+ cells. (</w:t>
      </w:r>
      <w:r w:rsidR="006D27F5" w:rsidRPr="000C4640">
        <w:rPr>
          <w:b/>
          <w:bCs/>
          <w:color w:val="auto"/>
        </w:rPr>
        <w:t>A</w:t>
      </w:r>
      <w:r w:rsidR="006D27F5" w:rsidRPr="000C4640">
        <w:rPr>
          <w:color w:val="auto"/>
        </w:rPr>
        <w:t>) Cylindrical diffuse fibers with a diameter of 600 µm for uniform delivery of light into the mouse colonic epithelium (</w:t>
      </w:r>
      <w:r w:rsidR="006D27F5" w:rsidRPr="000C4640">
        <w:rPr>
          <w:b/>
          <w:bCs/>
          <w:color w:val="auto"/>
        </w:rPr>
        <w:t>B</w:t>
      </w:r>
      <w:r w:rsidR="006D27F5" w:rsidRPr="000C4640">
        <w:rPr>
          <w:color w:val="auto"/>
        </w:rPr>
        <w:t>) Mouse colon irradiation via the anus using cylindrical diffuse fibers. (</w:t>
      </w:r>
      <w:r w:rsidR="006D27F5" w:rsidRPr="000C4640">
        <w:rPr>
          <w:b/>
          <w:bCs/>
          <w:color w:val="auto"/>
        </w:rPr>
        <w:t>C</w:t>
      </w:r>
      <w:r w:rsidR="006D27F5" w:rsidRPr="000C4640">
        <w:rPr>
          <w:color w:val="auto"/>
        </w:rPr>
        <w:t xml:space="preserve">) Representative in vivo bright-field images of the colon of wild-type (upper column) and </w:t>
      </w:r>
      <w:r w:rsidR="000C4640" w:rsidRPr="000C4640">
        <w:rPr>
          <w:color w:val="auto"/>
        </w:rPr>
        <w:t xml:space="preserve">green fluorescent protein </w:t>
      </w:r>
      <w:r w:rsidR="000C4640" w:rsidRPr="000C4640">
        <w:rPr>
          <w:color w:val="auto"/>
        </w:rPr>
        <w:t>(</w:t>
      </w:r>
      <w:r w:rsidR="006D27F5" w:rsidRPr="000C4640">
        <w:rPr>
          <w:color w:val="auto"/>
        </w:rPr>
        <w:t>GFP</w:t>
      </w:r>
      <w:r w:rsidR="000C4640" w:rsidRPr="000C4640">
        <w:rPr>
          <w:color w:val="auto"/>
        </w:rPr>
        <w:t>)</w:t>
      </w:r>
      <w:r w:rsidR="006D27F5" w:rsidRPr="000C4640">
        <w:rPr>
          <w:color w:val="auto"/>
        </w:rPr>
        <w:t>-L</w:t>
      </w:r>
      <w:r w:rsidR="00065A37" w:rsidRPr="000C4640">
        <w:rPr>
          <w:color w:val="auto"/>
        </w:rPr>
        <w:t>gr</w:t>
      </w:r>
      <w:r w:rsidR="006D27F5" w:rsidRPr="000C4640">
        <w:rPr>
          <w:color w:val="auto"/>
        </w:rPr>
        <w:t xml:space="preserve">5 (lower column) mouse models obtained using the </w:t>
      </w:r>
      <w:proofErr w:type="spellStart"/>
      <w:r w:rsidR="006D27F5" w:rsidRPr="000C4640">
        <w:rPr>
          <w:color w:val="auto"/>
        </w:rPr>
        <w:t>Coloview</w:t>
      </w:r>
      <w:proofErr w:type="spellEnd"/>
      <w:r w:rsidR="006D27F5" w:rsidRPr="000C4640">
        <w:rPr>
          <w:color w:val="auto"/>
        </w:rPr>
        <w:t xml:space="preserve"> system. (</w:t>
      </w:r>
      <w:r w:rsidR="006D27F5" w:rsidRPr="000C4640">
        <w:rPr>
          <w:b/>
          <w:bCs/>
          <w:color w:val="auto"/>
        </w:rPr>
        <w:t>D</w:t>
      </w:r>
      <w:r w:rsidR="006D27F5" w:rsidRPr="000C4640">
        <w:rPr>
          <w:color w:val="auto"/>
        </w:rPr>
        <w:t>) Representative images of isolated colons after the experiment. Right panel shows the immunohistochemical analysis of Ki-67 in control (untreated) and laser</w:t>
      </w:r>
      <w:r w:rsidR="00065A37" w:rsidRPr="000C4640">
        <w:rPr>
          <w:color w:val="auto"/>
        </w:rPr>
        <w:t>-</w:t>
      </w:r>
      <w:r w:rsidR="006D27F5" w:rsidRPr="000C4640">
        <w:rPr>
          <w:color w:val="auto"/>
        </w:rPr>
        <w:t>irradiated (473</w:t>
      </w:r>
      <w:r w:rsidR="00065A37" w:rsidRPr="000C4640">
        <w:rPr>
          <w:color w:val="auto"/>
        </w:rPr>
        <w:t>-</w:t>
      </w:r>
      <w:r w:rsidR="006D27F5" w:rsidRPr="000C4640">
        <w:rPr>
          <w:color w:val="auto"/>
        </w:rPr>
        <w:t xml:space="preserve">nm laser) colon of GFP-Lgr5 mouse. </w:t>
      </w:r>
      <w:r w:rsidR="004954EF" w:rsidRPr="000C4640">
        <w:rPr>
          <w:color w:val="auto"/>
        </w:rPr>
        <w:t xml:space="preserve">Scale bar: 200 </w:t>
      </w:r>
      <w:r w:rsidR="004954EF" w:rsidRPr="000C4640">
        <w:rPr>
          <w:color w:val="auto"/>
        </w:rPr>
        <w:lastRenderedPageBreak/>
        <w:t xml:space="preserve">µm </w:t>
      </w:r>
      <w:r w:rsidR="006D27F5" w:rsidRPr="000C4640">
        <w:rPr>
          <w:color w:val="auto"/>
        </w:rPr>
        <w:t>(</w:t>
      </w:r>
      <w:r w:rsidR="006D27F5" w:rsidRPr="000C4640">
        <w:rPr>
          <w:b/>
          <w:bCs/>
          <w:color w:val="auto"/>
        </w:rPr>
        <w:t>E</w:t>
      </w:r>
      <w:r w:rsidR="006D27F5" w:rsidRPr="000C4640">
        <w:rPr>
          <w:color w:val="auto"/>
        </w:rPr>
        <w:t xml:space="preserve">) Measurement of polyp number under various conditions of PDT. ns, not significant; **, </w:t>
      </w:r>
      <w:r w:rsidR="006D27F5" w:rsidRPr="000C4640">
        <w:rPr>
          <w:i/>
          <w:iCs/>
          <w:color w:val="auto"/>
        </w:rPr>
        <w:t>p</w:t>
      </w:r>
      <w:r w:rsidR="006D27F5" w:rsidRPr="000C4640">
        <w:rPr>
          <w:color w:val="auto"/>
        </w:rPr>
        <w:t xml:space="preserve"> &lt; 0.01. The data presented in the graph indicate a significant reduction in colon polyps when photosensitized cancer stem cells were subjected to PDT treatment.</w:t>
      </w:r>
    </w:p>
    <w:p w14:paraId="0820E552" w14:textId="47009A5E" w:rsidR="006D27F5" w:rsidRPr="000C4640" w:rsidRDefault="006D27F5" w:rsidP="00387E25">
      <w:pPr>
        <w:pStyle w:val="MDPI52figure"/>
        <w:rPr>
          <w:color w:val="auto"/>
        </w:rPr>
      </w:pPr>
      <w:r w:rsidRPr="000C4640">
        <w:rPr>
          <w:noProof/>
          <w:snapToGrid/>
          <w:color w:val="auto"/>
          <w:lang w:eastAsia="ko-KR" w:bidi="ar-SA"/>
        </w:rPr>
        <w:drawing>
          <wp:inline distT="0" distB="0" distL="0" distR="0" wp14:anchorId="62BB897E" wp14:editId="47E625EB">
            <wp:extent cx="5066872" cy="4806043"/>
            <wp:effectExtent l="0" t="0" r="635" b="0"/>
            <wp:docPr id="2" name="그림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0501" cy="4809485"/>
                    </a:xfrm>
                    <a:prstGeom prst="rect">
                      <a:avLst/>
                    </a:prstGeom>
                    <a:noFill/>
                    <a:ln>
                      <a:noFill/>
                    </a:ln>
                  </pic:spPr>
                </pic:pic>
              </a:graphicData>
            </a:graphic>
          </wp:inline>
        </w:drawing>
      </w:r>
    </w:p>
    <w:p w14:paraId="710A1F34" w14:textId="42620864" w:rsidR="006D27F5" w:rsidRPr="000C4640" w:rsidRDefault="00387E25" w:rsidP="00387E25">
      <w:pPr>
        <w:pStyle w:val="MDPI51figurecaption"/>
        <w:rPr>
          <w:color w:val="auto"/>
        </w:rPr>
      </w:pPr>
      <w:r w:rsidRPr="000C4640">
        <w:rPr>
          <w:b/>
          <w:color w:val="auto"/>
        </w:rPr>
        <w:t xml:space="preserve">Figure 4. </w:t>
      </w:r>
      <w:r w:rsidR="006D27F5" w:rsidRPr="000C4640">
        <w:rPr>
          <w:color w:val="auto"/>
        </w:rPr>
        <w:t>Wavelength-based deep-tissue damage. (</w:t>
      </w:r>
      <w:r w:rsidR="006D27F5" w:rsidRPr="000C4640">
        <w:rPr>
          <w:b/>
          <w:bCs/>
          <w:color w:val="auto"/>
        </w:rPr>
        <w:t>A</w:t>
      </w:r>
      <w:r w:rsidR="006D27F5" w:rsidRPr="000C4640">
        <w:rPr>
          <w:color w:val="auto"/>
        </w:rPr>
        <w:t xml:space="preserve">) Differences between </w:t>
      </w:r>
      <w:r w:rsidR="000C4640" w:rsidRPr="000C4640">
        <w:rPr>
          <w:color w:val="auto"/>
        </w:rPr>
        <w:t xml:space="preserve">tumor necrosis factor </w:t>
      </w:r>
      <w:r w:rsidR="000C4640" w:rsidRPr="000C4640">
        <w:rPr>
          <w:color w:val="auto"/>
        </w:rPr>
        <w:t>(</w:t>
      </w:r>
      <w:r w:rsidR="006D27F5" w:rsidRPr="000C4640">
        <w:rPr>
          <w:color w:val="auto"/>
        </w:rPr>
        <w:t>TNF</w:t>
      </w:r>
      <w:r w:rsidR="000C4640" w:rsidRPr="000C4640">
        <w:rPr>
          <w:color w:val="auto"/>
        </w:rPr>
        <w:t>)</w:t>
      </w:r>
      <w:r w:rsidR="00895472" w:rsidRPr="000C4640">
        <w:rPr>
          <w:color w:val="auto"/>
        </w:rPr>
        <w:t>-</w:t>
      </w:r>
      <w:r w:rsidR="006D27F5" w:rsidRPr="000C4640">
        <w:rPr>
          <w:color w:val="auto"/>
        </w:rPr>
        <w:t>α and Ki-67 before and after illumination. Arrows indicate TNFα</w:t>
      </w:r>
      <w:r w:rsidR="00065A37" w:rsidRPr="000C4640">
        <w:rPr>
          <w:color w:val="auto"/>
        </w:rPr>
        <w:t>-</w:t>
      </w:r>
      <w:r w:rsidR="006D27F5" w:rsidRPr="000C4640">
        <w:rPr>
          <w:color w:val="auto"/>
        </w:rPr>
        <w:t>positive cells. The right panel indicates the q</w:t>
      </w:r>
      <w:r w:rsidR="00F941A3" w:rsidRPr="000C4640">
        <w:rPr>
          <w:noProof/>
          <w:color w:val="auto"/>
          <w:sz w:val="24"/>
          <w:lang w:eastAsia="ko-KR" w:bidi="ar-SA"/>
        </w:rPr>
        <w:t xml:space="preserve"> </w:t>
      </w:r>
      <w:proofErr w:type="spellStart"/>
      <w:r w:rsidR="006D27F5" w:rsidRPr="000C4640">
        <w:rPr>
          <w:color w:val="auto"/>
        </w:rPr>
        <w:t>uantitative</w:t>
      </w:r>
      <w:proofErr w:type="spellEnd"/>
      <w:r w:rsidR="006D27F5" w:rsidRPr="000C4640">
        <w:rPr>
          <w:color w:val="auto"/>
        </w:rPr>
        <w:t xml:space="preserve"> analysis of Ki-67</w:t>
      </w:r>
      <w:r w:rsidR="00065A37" w:rsidRPr="000C4640">
        <w:rPr>
          <w:color w:val="auto"/>
        </w:rPr>
        <w:t>-</w:t>
      </w:r>
      <w:r w:rsidR="006D27F5" w:rsidRPr="000C4640">
        <w:rPr>
          <w:color w:val="auto"/>
        </w:rPr>
        <w:t xml:space="preserve"> and TNFα</w:t>
      </w:r>
      <w:r w:rsidR="00065A37" w:rsidRPr="000C4640">
        <w:rPr>
          <w:color w:val="auto"/>
        </w:rPr>
        <w:t>-</w:t>
      </w:r>
      <w:r w:rsidR="006D27F5" w:rsidRPr="000C4640">
        <w:rPr>
          <w:color w:val="auto"/>
        </w:rPr>
        <w:t>positive cells. (</w:t>
      </w:r>
      <w:r w:rsidR="006D27F5" w:rsidRPr="000C4640">
        <w:rPr>
          <w:b/>
          <w:bCs/>
          <w:color w:val="auto"/>
        </w:rPr>
        <w:t>B</w:t>
      </w:r>
      <w:r w:rsidR="006D27F5" w:rsidRPr="000C4640">
        <w:rPr>
          <w:color w:val="auto"/>
        </w:rPr>
        <w:t xml:space="preserve">) Specific death signal in the circumferential </w:t>
      </w:r>
      <w:proofErr w:type="spellStart"/>
      <w:r w:rsidR="006D27F5" w:rsidRPr="000C4640">
        <w:rPr>
          <w:color w:val="auto"/>
        </w:rPr>
        <w:t>eGFP</w:t>
      </w:r>
      <w:proofErr w:type="spellEnd"/>
      <w:r w:rsidR="006D27F5" w:rsidRPr="000C4640">
        <w:rPr>
          <w:color w:val="auto"/>
        </w:rPr>
        <w:t xml:space="preserve">+ area after </w:t>
      </w:r>
      <w:r w:rsidR="00065A37" w:rsidRPr="000C4640">
        <w:rPr>
          <w:color w:val="auto"/>
        </w:rPr>
        <w:t>rose Bengal (</w:t>
      </w:r>
      <w:r w:rsidR="006D27F5" w:rsidRPr="000C4640">
        <w:rPr>
          <w:color w:val="auto"/>
        </w:rPr>
        <w:t>RB</w:t>
      </w:r>
      <w:r w:rsidR="00065A37" w:rsidRPr="000C4640">
        <w:rPr>
          <w:color w:val="auto"/>
        </w:rPr>
        <w:t>)</w:t>
      </w:r>
      <w:r w:rsidR="006D27F5" w:rsidRPr="000C4640">
        <w:rPr>
          <w:color w:val="auto"/>
        </w:rPr>
        <w:t xml:space="preserve"> administration and laser irradiation. Scale bar: 100 µm.</w:t>
      </w:r>
    </w:p>
    <w:p w14:paraId="2C5BF25F" w14:textId="77777777" w:rsidR="006D27F5" w:rsidRPr="000C4640" w:rsidRDefault="00387E25" w:rsidP="00387E25">
      <w:pPr>
        <w:pStyle w:val="MDPI21heading1"/>
        <w:rPr>
          <w:color w:val="auto"/>
        </w:rPr>
      </w:pPr>
      <w:r w:rsidRPr="000C4640">
        <w:rPr>
          <w:color w:val="auto"/>
        </w:rPr>
        <w:t xml:space="preserve">4. </w:t>
      </w:r>
      <w:r w:rsidR="006D27F5" w:rsidRPr="000C4640">
        <w:rPr>
          <w:color w:val="auto"/>
        </w:rPr>
        <w:t>Discussion</w:t>
      </w:r>
    </w:p>
    <w:p w14:paraId="5E6DF051" w14:textId="0F12EDA5" w:rsidR="006D27F5" w:rsidRPr="000C4640" w:rsidRDefault="006D27F5" w:rsidP="00387E25">
      <w:pPr>
        <w:pStyle w:val="MDPI31text"/>
        <w:rPr>
          <w:color w:val="auto"/>
        </w:rPr>
      </w:pPr>
      <w:bookmarkStart w:id="2" w:name="OLE_LINK4"/>
      <w:bookmarkStart w:id="3" w:name="OLE_LINK5"/>
      <w:r w:rsidRPr="000C4640">
        <w:rPr>
          <w:color w:val="auto"/>
        </w:rPr>
        <w:t>Targeting CSCs is believed to be an effective therapeutic strategy for the treatment of cancer because CSCs are indispensable in the maintenance and development of cancer. For these reasons, several researchers previously demonstrated</w:t>
      </w:r>
      <w:r w:rsidR="00065A37" w:rsidRPr="000C4640">
        <w:rPr>
          <w:color w:val="auto"/>
        </w:rPr>
        <w:t xml:space="preserve"> the</w:t>
      </w:r>
      <w:r w:rsidRPr="000C4640">
        <w:rPr>
          <w:color w:val="auto"/>
        </w:rPr>
        <w:t xml:space="preserve"> efficacy of CSC-targeted treatment. To eradicate CSC, various approaches including targeting CSC-associated pathways, modulating the CSC microenvironment, gene therapy, and targeting of CSCs themselves are performed </w:t>
      </w:r>
      <w:r w:rsidRPr="000C4640">
        <w:rPr>
          <w:color w:val="auto"/>
        </w:rPr>
        <w:fldChar w:fldCharType="begin"/>
      </w:r>
      <w:r w:rsidRPr="000C4640">
        <w:rPr>
          <w:color w:val="auto"/>
        </w:rPr>
        <w:instrText xml:space="preserve"> ADDIN ZOTERO_ITEM CSL_CITATION {"citationID":"a18n47ted9h","properties":{"formattedCitation":"[28]","plainCitation":"[28]","noteIndex":0},"citationItems":[{"id":4983,"uris":["http://zotero.org/users/local/S1zDC3eg/items/N4I2FY7F"],"uri":["http://zotero.org/users/local/S1zDC3eg/items/N4I2FY7F"],"itemData":{"id":4983,"type":"article-journal","abstract":"During the past decade, a growing body of evidence has implied that cancer stem cells (CSCs) play an important role in the development of gastric cancer (GC). The notion that CSCs give rise to GC and may be responsible for invasion, metastasis, and resistance to treatment has profound implications for anti-cancer therapy. Recent major advances in the rapidly evolving field of CSCs have opened novel exciting opportunities for developing CSC-targeted therapies. Discovery of specific markers and signaling pathways in gastric CSCs (GCSCs), with the perfecting of technologies for identification, isolation, and validation of CSCs, may provide the basis for a revolutionary cancer treatment approach based on the eradication of GCSCs. Emerging therapeutic tools based on specific properties and functions of CSCs, including activation of self-renewal signaling pathways, differences in gene expression profiles, and increased activity of telomerase or chemoresistance mechanisms, are developing in parallel with advances in nanotechnology and bioengineering. The addition of GCSC-targeted therapies to current oncological protocols and their complementary application may be the key to successfully fighting GC.","container-title":"Gastric Cancer","DOI":"10.1007/s10120-013-0254-x","ISSN":"1436-3291","issue":"1","page":"13-25","title":"Gastric cancer stem cells: therapeutic targets","volume":"17","author":[{"family":"Stojnev","given":"Slavica"},{"family":"Krstic","given":"Miljan"},{"family":"Ristic-Petrovic","given":"Ana"},{"family":"Stefanovic","given":"Vladisav"},{"family":"Hattori","given":"Takanori"}],"issued":{"date-parts":[["2014",1]]}}}],"schema":"https://github.com/citation-style-language/schema/raw/master/csl-citation.json"} </w:instrText>
      </w:r>
      <w:r w:rsidRPr="000C4640">
        <w:rPr>
          <w:color w:val="auto"/>
        </w:rPr>
        <w:fldChar w:fldCharType="separate"/>
      </w:r>
      <w:r w:rsidRPr="000C4640">
        <w:rPr>
          <w:color w:val="auto"/>
        </w:rPr>
        <w:t>[28]</w:t>
      </w:r>
      <w:r w:rsidRPr="000C4640">
        <w:rPr>
          <w:color w:val="auto"/>
        </w:rPr>
        <w:fldChar w:fldCharType="end"/>
      </w:r>
      <w:r w:rsidRPr="000C4640">
        <w:rPr>
          <w:color w:val="auto"/>
        </w:rPr>
        <w:t xml:space="preserve">. However, the concept of cancer stem cell-specific eradication and its efficacy </w:t>
      </w:r>
      <w:r w:rsidR="00065A37" w:rsidRPr="000C4640">
        <w:rPr>
          <w:color w:val="auto"/>
        </w:rPr>
        <w:t xml:space="preserve">were </w:t>
      </w:r>
      <w:r w:rsidRPr="000C4640">
        <w:rPr>
          <w:color w:val="auto"/>
        </w:rPr>
        <w:t xml:space="preserve">not previously demonstrated in </w:t>
      </w:r>
      <w:r w:rsidR="00065A37" w:rsidRPr="000C4640">
        <w:rPr>
          <w:color w:val="auto"/>
        </w:rPr>
        <w:t xml:space="preserve">a </w:t>
      </w:r>
      <w:r w:rsidRPr="000C4640">
        <w:rPr>
          <w:color w:val="auto"/>
        </w:rPr>
        <w:t xml:space="preserve">clinical setting, as CSCs are interspersed and share immunological signatures with normal stem cells </w:t>
      </w:r>
      <w:r w:rsidRPr="000C4640">
        <w:rPr>
          <w:color w:val="auto"/>
        </w:rPr>
        <w:fldChar w:fldCharType="begin"/>
      </w:r>
      <w:r w:rsidRPr="000C4640">
        <w:rPr>
          <w:color w:val="auto"/>
        </w:rPr>
        <w:instrText xml:space="preserve"> ADDIN ZOTERO_ITEM CSL_CITATION {"citationID":"a2dp35fndt9","properties":{"formattedCitation":"[1,29\\uc0\\u8211{}31]","plainCitation":"[1,29–31]","noteIndex":0},"citationItems":[{"id":1386,"uris":["http://zotero.org/users/local/S1zDC3eg/items/BNJYG3MP"],"uri":["http://zotero.org/users/local/S1zDC3eg/items/BNJYG3MP"],"itemData":{"id":1386,"type":"article-journal","abstract":"Stem cell biology has come of age. Unequivocal proof that stem cells exist in the haematopoietic system has given way to the prospective isolation of several tissue-specific stem and progenitor cells, the initial delineation of their properties and expressed genetic programmes, and the beginnings of their utility in regenerative medicine. Perhaps the most important and useful property of stem cells is that of self-renewal. Through this property, striking parallels can be found between stem cells and cancer cells: tumours may often originate from the transformation of normal stem cells, similar signalling pathways may regulate self-renewal in stem cells and cancer cells, and cancer cells may include 'cancer stem cells' — rare cells with indefinite potential for self-renewal that drive tumorigenesis.","container-title":"Nature","ISSN":"1476-4687","issue":"6859","journalAbbreviation":"Nature","page":"105-111","title":"Stem cells, cancer, and cancer stem cells","volume":"414","author":[{"family":"Reya","given":"Tannishtha"},{"family":"Morrison","given":"Sean J."},{"family":"Clarke","given":"Michael F."},{"family":"Weissman","given":"Irving L."}],"issued":{"date-parts":[["2001",11,1]]}},"label":"page"},{"id":4485,"uris":["http://zotero.org/users/local/S1zDC3eg/items/2WPSZQMS"],"uri":["http://zotero.org/users/local/S1zDC3eg/items/2WPSZQMS"],"itemData":{"id":4485,"type":"article-journal","abstract":"Scientists have tried for decades to understand cancer development in the context of therapeutic strategies. The realization that cancers may rely on \"cancer stem cells\" that share the self-renewal feature of normal stem cells has changed the perspective with regard to new approaches for treating the disease. In this review, we propose that one of the differences between normal stem cells and cancer stem cells is their degree of dependence on the stem cell niche, a specialized microenvironment in which stem cells reside. The stem cell niche in adult somatic tissues plays an essential role in maintaining stem cells or preventing tumorigenesis by providing primarily inhibitory signals for both proliferation and differentiation. However, the niche also provides transient signals for stem cell division to support ongoing tissue regeneration. The balance between proliferation-inhibiting and proliferation-promoting signals is the key to homeostatic regulation of stem cell maintenance versus tissue regeneration. Loss of the niche can lead to loss of stem cells, indicating the reliance of stem cells on niche signals. Therefore, cancer stem cells may arise from an intrinsic mutation, leading to self-sufficient cell proliferation, and/or may also involve deregulation or alteration of the niche by dominant proliferation-promoting signals. Furthermore, the molecular machinery used by normal stem cells for homing to or mobilizing from the niche may be \"hijacked\" by cancer stem cells for invasion and metastasis. We hope this examination of the interaction between stem cells and their niche will enhance understanding of the process of cancer development, invasiveness, and metastasis and reveal possible targets for cancer treatment.","container-title":"Cancer research","DOI":"10.1158/0008-5472.CAN-05-3986","ISSN":"0008-5472","issue":"9","page":"4553-4557","title":"Normal stem cells and cancer stem cells: the niche matters","volume":"66","author":[{"family":"Li","given":"Linheng"},{"family":"Neaves","given":"William B."}],"issued":{"date-parts":[["2006",5,1]]}},"label":"page"},{"id":4480,"uris":["http://zotero.org/users/local/S1zDC3eg/items/3X5XC2Y9"],"uri":["http://zotero.org/users/local/S1zDC3eg/items/3X5XC2Y9"],"itemData":{"id":4480,"type":"article-journal","abstract":"Injury models have suggested that the lung contains anatomically and functionally distinct epithelial stem cell populations. We have isolated such a regional pulmonary stem cell population, termed bronchioalveolar stem cells (BASCs). Identified at the bronchioalveolar duct junction, BASCs were resistant to bronchiolar and alveolar damage and proliferated during epithelial cell renewal in vivo. BASCs exhibited self-renewal and were multipotent in clonal assays, highlighting their stem cell properties. Furthermore, BASCs expanded in response to oncogenic K-ras in culture and in precursors of lung tumors in vivo. These data support the hypothesis that BASCs are a stem cell population that maintains the bronchiolar Clara cells and alveolar cells of the distal lung and that their transformed counterparts give rise to adenocarcinoma. Although bronchiolar cells and alveolar cells are proposed to be the precursor cells of adenocarcinoma, this work points to BASCs as the putative cells of origin for this subtype of lung cancer.","container-title":"Cell","DOI":"10.1016/j.cell.2005.03.032","ISSN":"0092-8674","issue":"6","page":"823-835","title":"Identification of bronchioalveolar stem cells in normal lung and lung cancer","volume":"121","author":[{"family":"Kim","given":"Carla F. Bender"},{"family":"Jackson","given":"Erica L."},{"family":"Woolfenden","given":"Amber E."},{"family":"Lawrence","given":"Sharon"},{"family":"Babar","given":"Imran"},{"family":"Vogel","given":"Sinae"},{"family":"Crowley","given":"Denise"},{"family":"Bronson","given":"Roderick T."},{"family":"Jacks","given":"Tyler"}],"issued":{"date-parts":[["2005",6,17]]}},"label":"page"},{"id":4481,"uris":["http://zotero.org/users/local/S1zDC3eg/items/QE2YCNI2"],"uri":["http://zotero.org/users/local/S1zDC3eg/items/QE2YCNI2"],"itemData":{"id":4481,"type":"article-journal","abstract":"The cancer stem cell (CSC) hypothesis has captured the attention of many scientists. It is believed that elimination of CSCs could possibly eradicate the whole cancer. CSC surface markers provide molecular targeted therapies for various cancers, using therapeutic antibodies specific for the CSC surface markers. Various CSC surface markers have been identified and published. Interestingly, most of the markers used to identify CSCs are derived from surface markers present on human embryonic stem cells (hESCs) or adult stem cells. In this review, we classify the currently known 40 CSC surface markers into 3 different categories, in terms of their expression in hESCs, adult stem cells, and normal tissue cells. Approximately 73% of current CSC surface markers appear to be present on embryonic or adult stem cells, and they are rarely expressed on normal tissue cells. The remaining CSC surface markers are considerably expressed even in normal tissue cells, and some of them have been extensively validated as CSC surface markers by various research groups. We discuss the significance of the categorized CSC surface markers, and provide insight into why surface markers on hESCs are an attractive source to find novel surface markers on CSCs. [BMB Reports 2017; 50(6): 285-298].","container-title":"BMB reports","DOI":"10.5483/bmbrep.2017.50.6.039","ISSN":"1976-670X (Electronic) 1976-6696 (Linking)","issue":"6","note":"PMCID: PMC5498139","page":"285-298","title":"Cancer stem cell surface markers on normal stem cells","volume":"50","author":[{"family":"Kim","given":"Won-Tae"},{"family":"Ryu","given":"Chun Jeih"}],"issued":{"date-parts":[["2017"]]}},"label":"page"}],"schema":"https://github.com/citation-style-language/schema/raw/master/csl-citation.json"} </w:instrText>
      </w:r>
      <w:r w:rsidRPr="000C4640">
        <w:rPr>
          <w:color w:val="auto"/>
        </w:rPr>
        <w:fldChar w:fldCharType="separate"/>
      </w:r>
      <w:r w:rsidRPr="000C4640">
        <w:rPr>
          <w:color w:val="auto"/>
          <w:szCs w:val="24"/>
        </w:rPr>
        <w:t>[1,29–31]</w:t>
      </w:r>
      <w:r w:rsidRPr="000C4640">
        <w:rPr>
          <w:color w:val="auto"/>
        </w:rPr>
        <w:fldChar w:fldCharType="end"/>
      </w:r>
      <w:r w:rsidRPr="000C4640">
        <w:rPr>
          <w:color w:val="auto"/>
        </w:rPr>
        <w:t xml:space="preserve">. For these reasons, selective eradication of cancer stem cells, such that normal stem cells are minimally damaged, is necessary for the clinical application of cancer stem cell-based therapeutic approaches. In addition, efforts are needed to identify unique CSC targets that are not expressed on normal stem cells, or to screen small molecules that can induce differentiation of CSCs </w:t>
      </w:r>
      <w:r w:rsidRPr="000C4640">
        <w:rPr>
          <w:color w:val="auto"/>
        </w:rPr>
        <w:fldChar w:fldCharType="begin"/>
      </w:r>
      <w:r w:rsidRPr="000C4640">
        <w:rPr>
          <w:color w:val="auto"/>
        </w:rPr>
        <w:instrText xml:space="preserve"> ADDIN ZOTERO_ITEM CSL_CITATION {"citationID":"a2f0enabroh","properties":{"formattedCitation":"[32]","plainCitation":"[32]","noteIndex":0},"citationItems":[{"id":1372,"uris":["http://zotero.org/users/local/S1zDC3eg/items/694QX69Q"],"uri":["http://zotero.org/users/local/S1zDC3eg/items/694QX69Q"],"itemData":{"id":1372,"type":"article-journal","abstract":"A variant neoplastic line of human pluripotent stem cell (hPSC) displays unique tumorigenic properties, including enhanced self-renewal and survival, and aberrant blockade in differentiation. Sachlos et al. adopted a neoplastic hPSC differentiation platform to screen small molecules that selectively induce differentiation of cancer stem cells.","container-title":"Cell","DOI":"10.1016/j.cell.2012.05.019","ISSN":"00928674","issue":"6","journalAbbreviation":"Cell","language":"en","note":"PMID: 22682241","page":"1185-1187","source":"CrossRef","title":"Target Practice: Modeling Tumors with Stem Cells","title-short":"Target Practice","volume":"149","author":[{"family":"Liu","given":"Kai"},{"family":"Ding","given":"Sheng"}],"issued":{"date-parts":[["2012",6,8]]}}}],"schema":"https://github.com/citation-style-language/schema/raw/master/csl-citation.json"} </w:instrText>
      </w:r>
      <w:r w:rsidRPr="000C4640">
        <w:rPr>
          <w:color w:val="auto"/>
        </w:rPr>
        <w:fldChar w:fldCharType="separate"/>
      </w:r>
      <w:r w:rsidRPr="000C4640">
        <w:rPr>
          <w:color w:val="auto"/>
        </w:rPr>
        <w:t>[32]</w:t>
      </w:r>
      <w:r w:rsidRPr="000C4640">
        <w:rPr>
          <w:color w:val="auto"/>
        </w:rPr>
        <w:fldChar w:fldCharType="end"/>
      </w:r>
      <w:r w:rsidRPr="000C4640">
        <w:rPr>
          <w:color w:val="auto"/>
        </w:rPr>
        <w:t>.</w:t>
      </w:r>
    </w:p>
    <w:p w14:paraId="3AA92A0B" w14:textId="26205AE9" w:rsidR="006D27F5" w:rsidRPr="000C4640" w:rsidRDefault="006D27F5" w:rsidP="00387E25">
      <w:pPr>
        <w:pStyle w:val="MDPI31text"/>
        <w:rPr>
          <w:color w:val="auto"/>
        </w:rPr>
      </w:pPr>
      <w:r w:rsidRPr="000C4640">
        <w:rPr>
          <w:color w:val="auto"/>
        </w:rPr>
        <w:lastRenderedPageBreak/>
        <w:t xml:space="preserve">However, by using the novel PDT method and by taking advantage of the localization of cancer stem cells, we selectively eliminated Lgr5+ cells near the colon luminal surface, which are highly likely to be CSCs. In general, photosensitizers, such as RB, accumulate preferentially in tumors due to the enhanced permeability and retention effects </w:t>
      </w:r>
      <w:r w:rsidRPr="000C4640">
        <w:rPr>
          <w:color w:val="auto"/>
        </w:rPr>
        <w:fldChar w:fldCharType="begin"/>
      </w:r>
      <w:r w:rsidRPr="000C4640">
        <w:rPr>
          <w:color w:val="auto"/>
        </w:rPr>
        <w:instrText xml:space="preserve"> ADDIN ZOTERO_ITEM CSL_CITATION {"citationID":"a2nh50hdj0j","properties":{"formattedCitation":"[33,34]","plainCitation":"[33,34]","noteIndex":0},"citationItems":[{"id":4477,"uris":["http://zotero.org/users/local/S1zDC3eg/items/695DVNZV"],"uri":["http://zotero.org/users/local/S1zDC3eg/items/695DVNZV"],"itemData":{"id":4477,"type":"article-journal","abstract":"Over the past two decades cancer has ascended the causes of human death to be number one or two in many nations world wide. A major limitation inherent to most conventional anticancer chemotherapeutic agents is their lack of tumor selectivity. One way to achieve selective drug targeting to solid tumors is to exploit abnormalities of tumor vasculature, namely, hypervascularisation; aberrant vascular architecture; extensive production of vascular permeability factors stimulating extravasation within tumor tissues; and lack of lymphatic drainage. Maeda and his colleagues have extensively studied tumor vascular abnormalities in terms of active and selective delivery of anticancer drugs to tumor tissues, notably defining the enhanced permeability and retention effect (EPR effect) of macromolecular drugs in solid tumors. Due to their large molecular size, nanosized macromolecular anticancer drugs administered intravenously (i.v.) escape renal clearance. Often they can not penetrate the tight endothelial junctions of normal blood vessels, but they can extravasate in tumour vasculature and become trapped in the tumor vicinity. With time the tumor concentration will build up reaching several folds higher than that of the plasma due to lack of efficient lymphatic drainage in solid tumor; an ideal application for EPR-based selective anticancer drug delivery. Establishing this principle hastened development of various polymer conjugates and polymeric micelles as well as multifunctional nanoparticles for targeted cancer chemotherapy. Indeed this selective high local concentration of nanosized anticancer drugs in tumor tissues has proven superior in therapeutic effect with minimal side effects in both preclinical and clinical settings. In this review the mechanisms and factors involved in the EPR effect, as well as the uniqueness of nanoscale drugs for tumor targeting through EPR effect, will be discussed in detail.","container-title":"Journal of drug targeting","DOI":"10.1080/10611860701539584","ISSN":"1061-186X","issue":"7-8","page":"457-464","title":"Enhanced permeability and retention of macromolecular drugs in solid tumors: a royal gate for targeted anticancer nanomedicines","volume":"15","author":[{"family":"Greish","given":"Khaled"}],"issued":{"date-parts":[["2007",9]]}},"label":"page"},{"id":4478,"uris":["http://zotero.org/users/local/S1zDC3eg/items/WWMWLD6H"],"uri":["http://zotero.org/users/local/S1zDC3eg/items/WWMWLD6H"],"itemData":{"id":4478,"type":"chapter","abstract":"Effective cancer therapy remains one of the most challenging tasks to the scientific community, with little advancement on overall cancer survival landscape during the last two decades. A major limitation inherent to most conventional anticancer chemotherapeutic agents is their lack of tumor selectivity. One way to achieve selective drug targeting to solid tumors is to exploit abnormalities of tumor vasculature, namely hypervascularization, aberrant vascular architecture, extensive production of vascular permeability factors stimulating extravasation within tumor tissues, and lack of lymphatic drainage. Due to their large size, nano-sized macromolecular anticancer drugs administered intravenously (i.v.) escape renal clearance. Being unable to penetrate through tight endothelial junctions of normal blood vessels, their concentration builds up in the plasma rendering them long plasma half-life. More importantly, they can selectively extravasate in tumor tissues due to its abnormal vascular nature. Overtime the tumor concentration will build up reaching several folds higher than that of the plasma due to lack of efficient lymphatic drainage in solid tumor, an ideal application for EPR-based selective anticancer nanotherapy. Indeed, this selective high local concentration of nano-sized anticancer drugs in tumor tissues has proven superior in therapeutic effect with minimal side effects in both preclinical and clinical settings.","collection-title":"Methods in Molecular Biology (Methods and Protocols)","container-title":"Cancer Nanotechnology","event-place":"Totowa, NJ","ISBN":"978-1-60761-608-5","note":"DOI: 10.1007/978-1-60761-609-2_3","page":"25-37","publisher":"Humana Press","publisher-place":"Totowa, NJ","source":"DOI.org (Crossref)","title":"Enhanced permeability and retention (EPR) effect for anticancer nanomedicine drug targeting","URL":"http://link.springer.com/10.1007/978-1-60761-609-2_3","volume":"624","author":[{"family":"Greish","given":"Khaled"}],"editor":[{"family":"Grobmyer","given":"S."},{"family":"Moudgil","given":"B."}],"issued":{"date-parts":[["2010"]]}},"label":"page"}],"schema":"https://github.com/citation-style-language/schema/raw/master/csl-citation.json"} </w:instrText>
      </w:r>
      <w:r w:rsidRPr="000C4640">
        <w:rPr>
          <w:color w:val="auto"/>
        </w:rPr>
        <w:fldChar w:fldCharType="separate"/>
      </w:r>
      <w:r w:rsidRPr="000C4640">
        <w:rPr>
          <w:color w:val="auto"/>
        </w:rPr>
        <w:t>[33,34]</w:t>
      </w:r>
      <w:r w:rsidRPr="000C4640">
        <w:rPr>
          <w:color w:val="auto"/>
        </w:rPr>
        <w:fldChar w:fldCharType="end"/>
      </w:r>
      <w:r w:rsidRPr="000C4640">
        <w:rPr>
          <w:color w:val="auto"/>
        </w:rPr>
        <w:t>. However, since RB was injected intravenously before tumors developed into Lgr5-EGFP-IRES-creERT2 knock-in mice that were treated with AOM and DSS, it was distributed equally in Lgr5+ cells that express EGFP and in other cells that do not. When illuminated with a 473</w:t>
      </w:r>
      <w:r w:rsidR="00065A37" w:rsidRPr="000C4640">
        <w:rPr>
          <w:color w:val="auto"/>
        </w:rPr>
        <w:t>-</w:t>
      </w:r>
      <w:r w:rsidRPr="000C4640">
        <w:rPr>
          <w:color w:val="auto"/>
        </w:rPr>
        <w:t>nm blue laser, only EGFP-Lgr5+ cells exhibited fluorescence due to excitation spectrum overlap. The 473</w:t>
      </w:r>
      <w:r w:rsidR="00065A37" w:rsidRPr="000C4640">
        <w:rPr>
          <w:color w:val="auto"/>
        </w:rPr>
        <w:t>-</w:t>
      </w:r>
      <w:r w:rsidRPr="000C4640">
        <w:rPr>
          <w:color w:val="auto"/>
        </w:rPr>
        <w:t xml:space="preserve">nm wavelength overlaps with the excitation spectrum of EGFP, but not that of RB. As the emission spectrum of EGFP emitted from Lgr5+ cells overlaps with the excitation spectrum of RB, RB inside Lgr5+ cells is activated and produces radical oxygen species and singlet oxygen </w:t>
      </w:r>
      <w:r w:rsidRPr="000C4640">
        <w:rPr>
          <w:color w:val="auto"/>
        </w:rPr>
        <w:fldChar w:fldCharType="begin"/>
      </w:r>
      <w:r w:rsidRPr="000C4640">
        <w:rPr>
          <w:color w:val="auto"/>
        </w:rPr>
        <w:instrText xml:space="preserve"> ADDIN ZOTERO_ITEM CSL_CITATION {"citationID":"a2n3io8u17e","properties":{"formattedCitation":"[35]","plainCitation":"[35]","noteIndex":0},"citationItems":[{"id":4471,"uris":["http://zotero.org/users/local/S1zDC3eg/items/53B3B2V4"],"uri":["http://zotero.org/users/local/S1zDC3eg/items/53B3B2V4"],"itemData":{"id":4471,"type":"article-journal","abstract":"The use of non-toxic dyes or photosensitizers (PS) in combination with harmless visible light that is known as photodynamic therapy (PDT) has been known for over a hundred years, but is only now becoming widely used. Originally developed as a tumor therapy, some of its most successful applications are for non-malignant disease. In a series of three reviews we will discuss the mechanisms that operate in the field of PDT. Part one discusses the recent explosion in discovery and chemical synthesis of new PS. Some guidelines on how to choose an ideal PS for a particular application are presented. The photochemistry and photophysics of PS and the two pathways known as Type I (radicals and reactive oxygen species) and Type II (singlet oxygen) photochemical processes are discussed. To carry out PDT effectively in vivo, it is necessary to ensure sufficient light reaches all the diseased tissue. This involves understanding how light travels within various tissues and the relative effects of absorption and scattering. The fact that most of the PS are also fluorescent allows various optical imaging and monitoring strategies to be combined with PDT. The most important factor governing the outcome of PDT is how the PS interacts with cells in the target tissue or tumor, and the key aspect of this interaction is the subcellular localization of the PS. Examples of PS that localize in mitochondria, lysosomes, endoplasmic reticulum, Golgi apparatus and plasma membranes are given. Finally the use of 5-aminolevulinic acid as a natural precursor of the heme biosynthetic pathway, stimulates accumulation of the PS protoporphyrin IX is described.","container-title":"Photodiagnosis and photodynamic therapy","DOI":"10.1016/S1572-1000(05)00007-4","ISSN":"1572-1000","issue":"4","page":"279-293","title":"Mechanisms in photodynamic therapy: part one—photosensitizers, photochemistry and cellular localization","volume":"1","author":[{"family":"Castano","given":"Ana P."},{"family":"Demidova","given":"Tatiana N."},{"family":"Hamblin","given":"Michael R."}],"issued":{"date-parts":[["2004"]]}}}],"schema":"https://github.com/citation-style-language/schema/raw/master/csl-citation.json"} </w:instrText>
      </w:r>
      <w:r w:rsidRPr="000C4640">
        <w:rPr>
          <w:color w:val="auto"/>
        </w:rPr>
        <w:fldChar w:fldCharType="separate"/>
      </w:r>
      <w:r w:rsidRPr="000C4640">
        <w:rPr>
          <w:color w:val="auto"/>
        </w:rPr>
        <w:t>[35]</w:t>
      </w:r>
      <w:r w:rsidRPr="000C4640">
        <w:rPr>
          <w:color w:val="auto"/>
        </w:rPr>
        <w:fldChar w:fldCharType="end"/>
      </w:r>
      <w:r w:rsidRPr="000C4640">
        <w:rPr>
          <w:color w:val="auto"/>
        </w:rPr>
        <w:t xml:space="preserve">. Radical oxygen species and singlet oxygen destroy EGFP-Lgr5+ cells selectively; however, non-EGFP cells are minimally affected. To determine the differences in cytotoxicity between EGFP-Lgr5+ cells after laser illumination, we utilized the difference in location between CSCs and normal stem cells. Illumination via the colon lumen resulted in a weakening laser intensity as the beam passed through the colon wall. For this reason, when blue laser was illuminated, EGFPs in the Lgr5+ cells near </w:t>
      </w:r>
      <w:r w:rsidR="00065A37" w:rsidRPr="000C4640">
        <w:rPr>
          <w:color w:val="auto"/>
        </w:rPr>
        <w:t xml:space="preserve">the </w:t>
      </w:r>
      <w:r w:rsidRPr="000C4640">
        <w:rPr>
          <w:color w:val="auto"/>
        </w:rPr>
        <w:t>colon lumen were fully excited and activated the RB inside Lgr5+ cells. However, EGFPs in the Lgr5+ cells at the crypt bottom were not excited due to the attenuated intensity of the laser. Through these mechanisms and processes, only EGFP-Lgr5+ cells near the colon lumen were selectively destroyed with minimal damage to EGFP-Lgr5+ cells at crypt bottom and non-EGFP cells.</w:t>
      </w:r>
    </w:p>
    <w:p w14:paraId="06BEC0F1" w14:textId="4CDD67DC" w:rsidR="006D27F5" w:rsidRPr="000C4640" w:rsidRDefault="006D27F5" w:rsidP="00387E25">
      <w:pPr>
        <w:pStyle w:val="MDPI31text"/>
        <w:rPr>
          <w:rFonts w:eastAsia="SimSun"/>
          <w:color w:val="auto"/>
          <w:lang w:eastAsia="ko-KR"/>
        </w:rPr>
      </w:pPr>
      <w:r w:rsidRPr="000C4640">
        <w:rPr>
          <w:color w:val="auto"/>
        </w:rPr>
        <w:t>Hereditary colorectal cancer syndromes, such as familial adenomatous polyposis (FAP) and Lynch syndrome, account for about 5</w:t>
      </w:r>
      <w:r w:rsidR="00065A37" w:rsidRPr="000C4640">
        <w:rPr>
          <w:color w:val="auto"/>
        </w:rPr>
        <w:t>–</w:t>
      </w:r>
      <w:r w:rsidRPr="000C4640">
        <w:rPr>
          <w:color w:val="auto"/>
        </w:rPr>
        <w:t xml:space="preserve">6% of all colorectal cancers </w:t>
      </w:r>
      <w:r w:rsidRPr="000C4640">
        <w:rPr>
          <w:color w:val="auto"/>
        </w:rPr>
        <w:fldChar w:fldCharType="begin"/>
      </w:r>
      <w:r w:rsidRPr="000C4640">
        <w:rPr>
          <w:color w:val="auto"/>
        </w:rPr>
        <w:instrText xml:space="preserve"> ADDIN ZOTERO_ITEM CSL_CITATION {"citationID":"a1geqbab9ql","properties":{"formattedCitation":"[36]","plainCitation":"[36]","noteIndex":0},"citationItems":[{"id":4497,"uris":["http://zotero.org/users/local/S1zDC3eg/items/TX5SLJDJ"],"uri":["http://zotero.org/users/local/S1zDC3eg/items/TX5SLJDJ"],"itemData":{"id":4497,"type":"article-journal","abstract":"PURPOSE: To provide recommendations on prevention, screening, genetics, treatment, and management for people at risk for hereditary colorectal cancer (CRC) syndromes. The American Society of Clinical Oncology (ASCO) has a policy and set of procedures for endorsing clinical practice guidelines that have been developed by other professional organizations.\nMETHODS: The Familial Risk-Colorectal Cancer: European Society for Medical Oncology Clinical Practice Guideline published in 2013 on behalf of the European Society for Medical Oncology (ESMO) Guidelines Working Group in Annals of Oncology was reviewed for developmental rigor by methodologists, with content and recommendations reviewed by an ASCO endorsement panel.\nRESULTS: The ASCO endorsement panel determined that the recommendations of the ESMO guidelines are clear, thorough, and based on the most relevant scientific evidence. The ASCO panel endorsed the ESMO guidelines and added a few qualifying statements.\nRECOMMENDATIONS: Approximately 5% to 6% of patient cases of CRC are associated with germline mutations that confer an inherited predisposition for cancer. The possibility of a hereditary cancer syndrome should be assessed for every patient at the time of CRC diagnosis. A diagnosis of Lynch syndrome, familial adenomatous polyposis, or another genetic syndrome can influence clinical management for patients with CRC and their family members. Screening for hereditary cancer syndromes in patients with CRC should include review of personal and family histories and testing of tumors for DNA mismatch repair deficiency and/or microsatellite instability. Formal genetic evaluation is recommended for individuals who meet defined criteria.","container-title":"Journal of clinical oncology","DOI":"10.1200/JCO.2014.58.1322","ISSN":"1527-7755","issue":"2","journalAbbreviation":"J. Clin. Oncol.","language":"eng","note":"PMID: 25452455\nPMCID: PMC5321096","page":"209-217","source":"PubMed","title":"Hereditary colorectal cancer syndromes: American society of clinical oncology clinical practice guideline endorsement of the familial risk–colorectal cancer: European society for medical oncology clinical practice guidelines","title-short":"Hereditary colorectal cancer syndromes","volume":"33","author":[{"family":"Stoffel","given":"Elena M."},{"family":"Mangu","given":"Pamela B."},{"family":"Gruber","given":"Stephen B."},{"family":"Hamilton","given":"Stanley R."},{"family":"Kalady","given":"Matthew F."},{"family":"Lau","given":"Michelle Wan Yee"},{"family":"Lu","given":"Karen H."},{"family":"Roach","given":"Nancy"},{"family":"Limburg","given":"Paul J."}],"issued":{"date-parts":[["2015"]]}}}],"schema":"https://github.com/citation-style-language/schema/raw/master/csl-citation.json"} </w:instrText>
      </w:r>
      <w:r w:rsidRPr="000C4640">
        <w:rPr>
          <w:color w:val="auto"/>
        </w:rPr>
        <w:fldChar w:fldCharType="separate"/>
      </w:r>
      <w:r w:rsidRPr="000C4640">
        <w:rPr>
          <w:color w:val="auto"/>
        </w:rPr>
        <w:t>[36]</w:t>
      </w:r>
      <w:r w:rsidRPr="000C4640">
        <w:rPr>
          <w:color w:val="auto"/>
        </w:rPr>
        <w:fldChar w:fldCharType="end"/>
      </w:r>
      <w:r w:rsidRPr="000C4640">
        <w:rPr>
          <w:color w:val="auto"/>
        </w:rPr>
        <w:t>. Due to the high cancer incidence rate, colonoscopy should be performed every 1</w:t>
      </w:r>
      <w:r w:rsidR="00065A37" w:rsidRPr="000C4640">
        <w:rPr>
          <w:color w:val="auto"/>
        </w:rPr>
        <w:t>–</w:t>
      </w:r>
      <w:r w:rsidRPr="000C4640">
        <w:rPr>
          <w:color w:val="auto"/>
        </w:rPr>
        <w:t xml:space="preserve">2 years starting at </w:t>
      </w:r>
      <w:r w:rsidR="00065A37" w:rsidRPr="000C4640">
        <w:rPr>
          <w:color w:val="auto"/>
        </w:rPr>
        <w:t xml:space="preserve">the </w:t>
      </w:r>
      <w:r w:rsidRPr="000C4640">
        <w:rPr>
          <w:color w:val="auto"/>
        </w:rPr>
        <w:t>age</w:t>
      </w:r>
      <w:r w:rsidR="00065A37" w:rsidRPr="000C4640">
        <w:rPr>
          <w:color w:val="auto"/>
        </w:rPr>
        <w:t xml:space="preserve"> of</w:t>
      </w:r>
      <w:r w:rsidRPr="000C4640">
        <w:rPr>
          <w:color w:val="auto"/>
        </w:rPr>
        <w:t xml:space="preserve"> 10–11 years in families with classic </w:t>
      </w:r>
      <w:r w:rsidR="000C4640" w:rsidRPr="000C4640">
        <w:rPr>
          <w:color w:val="auto"/>
        </w:rPr>
        <w:t>f</w:t>
      </w:r>
      <w:r w:rsidR="000C4640" w:rsidRPr="000C4640">
        <w:rPr>
          <w:color w:val="auto"/>
        </w:rPr>
        <w:t xml:space="preserve">amilial adenomatous polyposis </w:t>
      </w:r>
      <w:r w:rsidR="000C4640" w:rsidRPr="000C4640">
        <w:rPr>
          <w:color w:val="auto"/>
        </w:rPr>
        <w:t>(</w:t>
      </w:r>
      <w:r w:rsidRPr="000C4640">
        <w:rPr>
          <w:color w:val="auto"/>
        </w:rPr>
        <w:t>FAP</w:t>
      </w:r>
      <w:r w:rsidR="000C4640" w:rsidRPr="000C4640">
        <w:rPr>
          <w:color w:val="auto"/>
        </w:rPr>
        <w:t>)</w:t>
      </w:r>
      <w:r w:rsidRPr="000C4640">
        <w:rPr>
          <w:color w:val="auto"/>
        </w:rPr>
        <w:t xml:space="preserve"> </w:t>
      </w:r>
      <w:r w:rsidRPr="000C4640">
        <w:rPr>
          <w:color w:val="auto"/>
        </w:rPr>
        <w:fldChar w:fldCharType="begin"/>
      </w:r>
      <w:r w:rsidRPr="000C4640">
        <w:rPr>
          <w:color w:val="auto"/>
        </w:rPr>
        <w:instrText xml:space="preserve"> ADDIN ZOTERO_ITEM CSL_CITATION {"citationID":"a2oj4o77inr","properties":{"formattedCitation":"[37,38]","plainCitation":"[37,38]","noteIndex":0},"citationItems":[{"id":4494,"uris":["http://zotero.org/users/local/S1zDC3eg/items/XJ6XTFVK"],"uri":["http://zotero.org/users/local/S1zDC3eg/items/XJ6XTFVK"],"itemData":{"id":4494,"type":"article-journal","abstract":"BACKGROUND: Germ-line mutations in the base-excision-repair gene MYH have been associated with recessive inheritance of multiple colorectal adenomas. Tumors from affected persons displayed excess somatic transversions of a guanine-cytosine pair to a thymine-adenine pair (G:C--&gt;T:A) in the APC gene. METHODS: We screened for germ-line MYH mutations in 152 patients with multiple (3 to 100) colorectal adenomas and 107 APC-mutation-negative probands with classic familial adenomatous polyposis (&gt;100 adenomas). Subgroups were analyzed for changes in the related genes MTH1 and OGG1. Adenomas were tested for somatic APC mutations. RESULTS: Six patients with multiple adenomas and eight patients with polyposis had biallelic germline MYH variants. Missense and protein-truncating mutations were found, and the spectrums of mutations were very similar in the two groups of patients. In the tumors of carriers of biallelic mutations, all somatic APC mutations were G:C--&gt;T:A transversions. In the group with multiple adenomas, about one third of patients with more than 15 adenomas had biallelic MYH mutations. In the polyposis group, no patient with biallelic MYH mutations had severe disease (&gt;1000 adenomas), but three had extracolonic disease. No clearly pathogenic MTH1 or OGG1 mutations were identified. CONCLUSIONS: Germ-line MYH mutations predispose persons to a recessive phenotype, multiple adenomas, or polyposis coli. For patients with about 15 or more colorectal adenomas--especially if no germ-line APC mutation has been identified and the family history is compatible with recessive inheritance--genetic testing of MYH is indicated for diagnosis and calculation of the level of risk in relatives. Clinical care of patients with biallelic MYH mutations should be similar to that of patients with classic or attenuated familial adenomatous polyposis.","container-title":"New England Journal of Medicine","DOI":"10.1056/NEJMoa025283","ISSN":"0028-4793","issue":"9","page":"791-799","title":"Multiple colorectal adenomas, classic adenomatous polyposis, and germ-line mutations in MYH","volume":"348","author":[{"family":"Sieber","given":"Oliver M."},{"family":"Lipton","given":"Lara"},{"family":"Crabtree","given":"Michael"},{"family":"Heinimann","given":"Karl"},{"family":"Fidalgo","given":"Paulo"},{"family":"Phillips","given":"Robin KS"},{"family":"Bisgaard","given":"Marie-Luise"},{"family":"Orntoft","given":"Torben F."},{"family":"Aaltonen","given":"Lauri A."},{"family":"Hodgson","given":"Shirley V."}],"issued":{"date-parts":[["2003"]]}},"label":"page"},{"id":4501,"uris":["http://zotero.org/users/local/S1zDC3eg/items/56RVMNFJ"],"uri":["http://zotero.org/users/local/S1zDC3eg/items/56RVMNFJ"],"itemData":{"id":4501,"type":"article-journal","abstract":"BACKGROUND: Familial adenomatous polyposis (FAP) is a well-described inherited syndrome, which is responsible for &lt;1% of all colorectal cancer (CRC) cases. The syndrome is characterised by the development of hundreds to thousands of adenomas in the colorectum. Almost all patients will develop CRC if they are not identified and treated at an early stage. The syndrome is inherited as an autosomal dominant trait and caused by mutations in the APC gene. Recently, a second gene has been identified that also gives rise to colonic adenomatous polyposis, although the phenotype is less severe than typical FAP. The gene is the MUTYH gene and the inheritance is autosomal recessive. In April 2006 and February 2007, a workshop was organised in Mallorca by European experts on hereditary gastrointestinal cancer aiming to establish guidelines for the clinical management of FAP and to initiate collaborative studies. Thirty-one experts from nine European countries participated in these workshops. Prior to the meeting, various participants examined the most important management issues according to the latest publications. A systematic literature search using Pubmed and reference lists of retrieved articles, and manual searches of relevant articles, was performed. During the workshop, all recommendations were discussed in detail. Because most of the studies that form the basis for the recommendations were descriptive and/or retrospective in nature, many of them were based on expert opinion. The guidelines described herein may be helpful in the appropriate management of FAP families. In order to improve the care of these families further, prospective controlled studies should be undertaken.","container-title":"Gut","DOI":"10.1136/gut.2007.136127","ISSN":"0017-5749","issue":"5","page":"704-713","title":"Guidelines for the clinical management of familial adenomatous polyposis (FAP)","volume":"57","author":[{"family":"Vasen","given":"Hans FA"},{"family":"Moeslein","given":"Gabriela"},{"family":"Alonso","given":"Angel"},{"family":"Aretz","given":"Stefan"},{"family":"Bernstein","given":"Inge"},{"family":"Bertario","given":"Lucio"},{"family":"Blanco","given":"Ignacio"},{"family":"Bülow","given":"S."},{"family":"Burn","given":"John"},{"family":"Capella","given":"Gabriel"}],"issued":{"date-parts":[["2008",5]]}},"label":"page"}],"schema":"https://github.com/citation-style-language/schema/raw/master/csl-citation.json"} </w:instrText>
      </w:r>
      <w:r w:rsidRPr="000C4640">
        <w:rPr>
          <w:color w:val="auto"/>
        </w:rPr>
        <w:fldChar w:fldCharType="separate"/>
      </w:r>
      <w:r w:rsidRPr="000C4640">
        <w:rPr>
          <w:color w:val="auto"/>
        </w:rPr>
        <w:t>[37,38]</w:t>
      </w:r>
      <w:r w:rsidRPr="000C4640">
        <w:rPr>
          <w:color w:val="auto"/>
        </w:rPr>
        <w:fldChar w:fldCharType="end"/>
      </w:r>
      <w:r w:rsidRPr="000C4640">
        <w:rPr>
          <w:color w:val="auto"/>
        </w:rPr>
        <w:t>. In Lynch syndrome patients, colonoscopy should be conducted every 1</w:t>
      </w:r>
      <w:r w:rsidR="00065A37" w:rsidRPr="000C4640">
        <w:rPr>
          <w:color w:val="auto"/>
        </w:rPr>
        <w:t>–</w:t>
      </w:r>
      <w:r w:rsidRPr="000C4640">
        <w:rPr>
          <w:color w:val="auto"/>
        </w:rPr>
        <w:t>2 years starting at the age of 20</w:t>
      </w:r>
      <w:r w:rsidR="00065A37" w:rsidRPr="000C4640">
        <w:rPr>
          <w:color w:val="auto"/>
        </w:rPr>
        <w:t>–</w:t>
      </w:r>
      <w:r w:rsidRPr="000C4640">
        <w:rPr>
          <w:color w:val="auto"/>
        </w:rPr>
        <w:t xml:space="preserve">25 years </w:t>
      </w:r>
      <w:r w:rsidRPr="000C4640">
        <w:rPr>
          <w:color w:val="auto"/>
        </w:rPr>
        <w:fldChar w:fldCharType="begin"/>
      </w:r>
      <w:r w:rsidRPr="000C4640">
        <w:rPr>
          <w:color w:val="auto"/>
        </w:rPr>
        <w:instrText xml:space="preserve"> ADDIN ZOTERO_ITEM CSL_CITATION {"citationID":"alp24mns7j","properties":{"formattedCitation":"[39,40]","plainCitation":"[39,40]","noteIndex":0},"citationItems":[{"id":4496,"uris":["http://zotero.org/users/local/S1zDC3eg/items/7WSA2UVC"],"uri":["http://zotero.org/users/local/S1zDC3eg/items/7WSA2UVC"],"itemData":{"id":4496,"type":"article-journal","abstract":"A 48-year-old man presents with intermittent lower abdominal pain on his right side and reports a weight loss of 4.5 kg (10 lb). He is married and has two healthy teenage children. The physical examination is remarkable for the presence of blood in the stool on digital rectal examination. The hemoglobin level is 11.4 g per deciliter. His mother had a gynecologic cancer at 45 years of age, and his maternal grandfather had colorectal cancer at 63 years of age. Computed tomography of the abdomen and pelvis shows thickening of the cecal wall and pericecal adenopathy. A colonoscopy reveals a polypoid cecal mass, and a biopsy shows poorly differentiated adenocarcinoma. How should this patient be further evaluated and treated?","container-title":"New England Journal of Medicine","DOI":"10.1056/NEJMcp1714533","ISSN":"0028-4793","issue":"8","page":"764-773","title":"Lynch Syndrome–Associated Colorectal Cancer","volume":"379","author":[{"family":"Sinicrope","given":"Frank A."}],"issued":{"date-parts":[["2018",8,23]]}},"label":"page"},{"id":4499,"uris":["http://zotero.org/users/local/S1zDC3eg/items/3IBY2PVT"],"uri":["http://zotero.org/users/local/S1zDC3eg/items/3IBY2PVT"],"itemData":{"id":4499,"type":"article-journal","abstract":"Familial adenomatous polyposis (FAP) is a dominantly inherited condition caused by germline mutation of the APC gene resulting in formation of numerous large bowel adenomas in late childhood or adolescence. Unless these are removed, colorectal cancer inevitably develops. Prophylactic surgical treatment is required to prevent this. In surgical decision making, considerations should include genotype-phenotype correlation, perioperative morbidity and risk of impaired sexual and reproductive function in young patients after major pelvic surgery. Colectomy with ileorectal anastomosis remains an appropriate prophylactic procedure in many patients. However, in those with high-density polyposis or a genotype predictive of aggressive disease, restorative proctocolectomy is preferable. There is a range of other features, as FAP is essentially a systemic disease. These include duodenal and peri-ampullary adenomas and carcinoma, desmoid tumors, papillary-type thyroid carcinoma and pancreatic carcinoma among others. With improved management that reduces the risk of colorectal cancer, these extracolonic manifestations have become of increasing clinical significance. For all FAP patients, including those undergoing proctocolectomy, thorough surveillance is of vital importance as there remains a risk of developing neoplasia. Despite advances in surgical techniques, screening and surveillance, life expectancy in patients with FAP is still less than that of the general population.","container-title":"Annals of Gastroenterology","ISSN":"1108-7471 (Print) 1108-7471 (Linking)","issue":"3","language":"eng","note":"PMID: 24714154\nPMCID: PMC3959379","page":"201-206","source":"PubMed","title":"Surgical treatment in familial adenomatous polyposis","volume":"25","author":[{"family":"Tudyka","given":"Vera N."},{"family":"Clark","given":"Susan K."}],"issued":{"date-parts":[["2012"]]}},"label":"page"}],"schema":"https://github.com/citation-style-language/schema/raw/master/csl-citation.json"} </w:instrText>
      </w:r>
      <w:r w:rsidRPr="000C4640">
        <w:rPr>
          <w:color w:val="auto"/>
        </w:rPr>
        <w:fldChar w:fldCharType="separate"/>
      </w:r>
      <w:r w:rsidRPr="000C4640">
        <w:rPr>
          <w:color w:val="auto"/>
        </w:rPr>
        <w:t>[39,40]</w:t>
      </w:r>
      <w:r w:rsidRPr="000C4640">
        <w:rPr>
          <w:color w:val="auto"/>
        </w:rPr>
        <w:fldChar w:fldCharType="end"/>
      </w:r>
      <w:r w:rsidRPr="000C4640">
        <w:rPr>
          <w:color w:val="auto"/>
        </w:rPr>
        <w:t xml:space="preserve">. Despite repeated surveillance, more than half of the hereditary colorectal cancer syndrome patients suffer from colorectal cancer and require surgery </w:t>
      </w:r>
      <w:r w:rsidRPr="000C4640">
        <w:rPr>
          <w:color w:val="auto"/>
        </w:rPr>
        <w:fldChar w:fldCharType="begin"/>
      </w:r>
      <w:r w:rsidRPr="000C4640">
        <w:rPr>
          <w:color w:val="auto"/>
        </w:rPr>
        <w:instrText xml:space="preserve"> ADDIN ZOTERO_ITEM CSL_CITATION {"citationID":"am8usfum7o","properties":{"formattedCitation":"[36]","plainCitation":"[36]","noteIndex":0},"citationItems":[{"id":4497,"uris":["http://zotero.org/users/local/S1zDC3eg/items/TX5SLJDJ"],"uri":["http://zotero.org/users/local/S1zDC3eg/items/TX5SLJDJ"],"itemData":{"id":4497,"type":"article-journal","abstract":"PURPOSE: To provide recommendations on prevention, screening, genetics, treatment, and management for people at risk for hereditary colorectal cancer (CRC) syndromes. The American Society of Clinical Oncology (ASCO) has a policy and set of procedures for endorsing clinical practice guidelines that have been developed by other professional organizations.\nMETHODS: The Familial Risk-Colorectal Cancer: European Society for Medical Oncology Clinical Practice Guideline published in 2013 on behalf of the European Society for Medical Oncology (ESMO) Guidelines Working Group in Annals of Oncology was reviewed for developmental rigor by methodologists, with content and recommendations reviewed by an ASCO endorsement panel.\nRESULTS: The ASCO endorsement panel determined that the recommendations of the ESMO guidelines are clear, thorough, and based on the most relevant scientific evidence. The ASCO panel endorsed the ESMO guidelines and added a few qualifying statements.\nRECOMMENDATIONS: Approximately 5% to 6% of patient cases of CRC are associated with germline mutations that confer an inherited predisposition for cancer. The possibility of a hereditary cancer syndrome should be assessed for every patient at the time of CRC diagnosis. A diagnosis of Lynch syndrome, familial adenomatous polyposis, or another genetic syndrome can influence clinical management for patients with CRC and their family members. Screening for hereditary cancer syndromes in patients with CRC should include review of personal and family histories and testing of tumors for DNA mismatch repair deficiency and/or microsatellite instability. Formal genetic evaluation is recommended for individuals who meet defined criteria.","container-title":"Journal of clinical oncology","DOI":"10.1200/JCO.2014.58.1322","ISSN":"1527-7755","issue":"2","journalAbbreviation":"J. Clin. Oncol.","language":"eng","note":"PMID: 25452455\nPMCID: PMC5321096","page":"209-217","source":"PubMed","title":"Hereditary colorectal cancer syndromes: American society of clinical oncology clinical practice guideline endorsement of the familial risk–colorectal cancer: European society for medical oncology clinical practice guidelines","title-short":"Hereditary colorectal cancer syndromes","volume":"33","author":[{"family":"Stoffel","given":"Elena M."},{"family":"Mangu","given":"Pamela B."},{"family":"Gruber","given":"Stephen B."},{"family":"Hamilton","given":"Stanley R."},{"family":"Kalady","given":"Matthew F."},{"family":"Lau","given":"Michelle Wan Yee"},{"family":"Lu","given":"Karen H."},{"family":"Roach","given":"Nancy"},{"family":"Limburg","given":"Paul J."}],"issued":{"date-parts":[["2015"]]}}}],"schema":"https://github.com/citation-style-language/schema/raw/master/csl-citation.json"} </w:instrText>
      </w:r>
      <w:r w:rsidRPr="000C4640">
        <w:rPr>
          <w:color w:val="auto"/>
        </w:rPr>
        <w:fldChar w:fldCharType="separate"/>
      </w:r>
      <w:r w:rsidRPr="000C4640">
        <w:rPr>
          <w:color w:val="auto"/>
        </w:rPr>
        <w:t>[36]</w:t>
      </w:r>
      <w:r w:rsidRPr="000C4640">
        <w:rPr>
          <w:color w:val="auto"/>
        </w:rPr>
        <w:fldChar w:fldCharType="end"/>
      </w:r>
      <w:r w:rsidRPr="000C4640">
        <w:rPr>
          <w:color w:val="auto"/>
        </w:rPr>
        <w:t xml:space="preserve">. In particular, the lifetime risk of colorectal cancer in classic FAP patients is over 90% </w:t>
      </w:r>
      <w:r w:rsidRPr="000C4640">
        <w:rPr>
          <w:color w:val="auto"/>
        </w:rPr>
        <w:fldChar w:fldCharType="begin"/>
      </w:r>
      <w:r w:rsidRPr="000C4640">
        <w:rPr>
          <w:color w:val="auto"/>
        </w:rPr>
        <w:instrText xml:space="preserve"> ADDIN ZOTERO_ITEM CSL_CITATION {"citationID":"ais30b4h78","properties":{"formattedCitation":"[37]","plainCitation":"[37]","noteIndex":0},"citationItems":[{"id":4494,"uris":["http://zotero.org/users/local/S1zDC3eg/items/XJ6XTFVK"],"uri":["http://zotero.org/users/local/S1zDC3eg/items/XJ6XTFVK"],"itemData":{"id":4494,"type":"article-journal","abstract":"BACKGROUND: Germ-line mutations in the base-excision-repair gene MYH have been associated with recessive inheritance of multiple colorectal adenomas. Tumors from affected persons displayed excess somatic transversions of a guanine-cytosine pair to a thymine-adenine pair (G:C--&gt;T:A) in the APC gene. METHODS: We screened for germ-line MYH mutations in 152 patients with multiple (3 to 100) colorectal adenomas and 107 APC-mutation-negative probands with classic familial adenomatous polyposis (&gt;100 adenomas). Subgroups were analyzed for changes in the related genes MTH1 and OGG1. Adenomas were tested for somatic APC mutations. RESULTS: Six patients with multiple adenomas and eight patients with polyposis had biallelic germline MYH variants. Missense and protein-truncating mutations were found, and the spectrums of mutations were very similar in the two groups of patients. In the tumors of carriers of biallelic mutations, all somatic APC mutations were G:C--&gt;T:A transversions. In the group with multiple adenomas, about one third of patients with more than 15 adenomas had biallelic MYH mutations. In the polyposis group, no patient with biallelic MYH mutations had severe disease (&gt;1000 adenomas), but three had extracolonic disease. No clearly pathogenic MTH1 or OGG1 mutations were identified. CONCLUSIONS: Germ-line MYH mutations predispose persons to a recessive phenotype, multiple adenomas, or polyposis coli. For patients with about 15 or more colorectal adenomas--especially if no germ-line APC mutation has been identified and the family history is compatible with recessive inheritance--genetic testing of MYH is indicated for diagnosis and calculation of the level of risk in relatives. Clinical care of patients with biallelic MYH mutations should be similar to that of patients with classic or attenuated familial adenomatous polyposis.","container-title":"New England Journal of Medicine","DOI":"10.1056/NEJMoa025283","ISSN":"0028-4793","issue":"9","page":"791-799","title":"Multiple colorectal adenomas, classic adenomatous polyposis, and germ-line mutations in MYH","volume":"348","author":[{"family":"Sieber","given":"Oliver M."},{"family":"Lipton","given":"Lara"},{"family":"Crabtree","given":"Michael"},{"family":"Heinimann","given":"Karl"},{"family":"Fidalgo","given":"Paulo"},{"family":"Phillips","given":"Robin KS"},{"family":"Bisgaard","given":"Marie-Luise"},{"family":"Orntoft","given":"Torben F."},{"family":"Aaltonen","given":"Lauri A."},{"family":"Hodgson","given":"Shirley V."}],"issued":{"date-parts":[["2003"]]}}}],"schema":"https://github.com/citation-style-language/schema/raw/master/csl-citation.json"} </w:instrText>
      </w:r>
      <w:r w:rsidRPr="000C4640">
        <w:rPr>
          <w:color w:val="auto"/>
        </w:rPr>
        <w:fldChar w:fldCharType="separate"/>
      </w:r>
      <w:r w:rsidRPr="000C4640">
        <w:rPr>
          <w:color w:val="auto"/>
        </w:rPr>
        <w:t>[37]</w:t>
      </w:r>
      <w:r w:rsidRPr="000C4640">
        <w:rPr>
          <w:color w:val="auto"/>
        </w:rPr>
        <w:fldChar w:fldCharType="end"/>
      </w:r>
      <w:r w:rsidRPr="000C4640">
        <w:rPr>
          <w:color w:val="auto"/>
        </w:rPr>
        <w:t xml:space="preserve">. When FAP patients have a large number of adenomas, including high-grade dysplasia, proctocolectomy with ileac pouch anal anastomosis is needed </w:t>
      </w:r>
      <w:r w:rsidRPr="000C4640">
        <w:rPr>
          <w:color w:val="auto"/>
        </w:rPr>
        <w:fldChar w:fldCharType="begin"/>
      </w:r>
      <w:r w:rsidRPr="000C4640">
        <w:rPr>
          <w:color w:val="auto"/>
        </w:rPr>
        <w:instrText xml:space="preserve"> ADDIN ZOTERO_ITEM CSL_CITATION {"citationID":"a1nukoar4lo","properties":{"formattedCitation":"[40]","plainCitation":"[40]","noteIndex":0},"citationItems":[{"id":4499,"uris":["http://zotero.org/users/local/S1zDC3eg/items/3IBY2PVT"],"uri":["http://zotero.org/users/local/S1zDC3eg/items/3IBY2PVT"],"itemData":{"id":4499,"type":"article-journal","abstract":"Familial adenomatous polyposis (FAP) is a dominantly inherited condition caused by germline mutation of the APC gene resulting in formation of numerous large bowel adenomas in late childhood or adolescence. Unless these are removed, colorectal cancer inevitably develops. Prophylactic surgical treatment is required to prevent this. In surgical decision making, considerations should include genotype-phenotype correlation, perioperative morbidity and risk of impaired sexual and reproductive function in young patients after major pelvic surgery. Colectomy with ileorectal anastomosis remains an appropriate prophylactic procedure in many patients. However, in those with high-density polyposis or a genotype predictive of aggressive disease, restorative proctocolectomy is preferable. There is a range of other features, as FAP is essentially a systemic disease. These include duodenal and peri-ampullary adenomas and carcinoma, desmoid tumors, papillary-type thyroid carcinoma and pancreatic carcinoma among others. With improved management that reduces the risk of colorectal cancer, these extracolonic manifestations have become of increasing clinical significance. For all FAP patients, including those undergoing proctocolectomy, thorough surveillance is of vital importance as there remains a risk of developing neoplasia. Despite advances in surgical techniques, screening and surveillance, life expectancy in patients with FAP is still less than that of the general population.","container-title":"Annals of Gastroenterology","ISSN":"1108-7471 (Print) 1108-7471 (Linking)","issue":"3","language":"eng","note":"PMID: 24714154\nPMCID: PMC3959379","page":"201-206","source":"PubMed","title":"Surgical treatment in familial adenomatous polyposis","volume":"25","author":[{"family":"Tudyka","given":"Vera N."},{"family":"Clark","given":"Susan K."}],"issued":{"date-parts":[["2012"]]}}}],"schema":"https://github.com/citation-style-language/schema/raw/master/csl-citation.json"} </w:instrText>
      </w:r>
      <w:r w:rsidRPr="000C4640">
        <w:rPr>
          <w:color w:val="auto"/>
        </w:rPr>
        <w:fldChar w:fldCharType="separate"/>
      </w:r>
      <w:r w:rsidRPr="000C4640">
        <w:rPr>
          <w:color w:val="auto"/>
        </w:rPr>
        <w:t>[40]</w:t>
      </w:r>
      <w:r w:rsidRPr="000C4640">
        <w:rPr>
          <w:color w:val="auto"/>
        </w:rPr>
        <w:fldChar w:fldCharType="end"/>
      </w:r>
      <w:r w:rsidRPr="000C4640">
        <w:rPr>
          <w:color w:val="auto"/>
        </w:rPr>
        <w:t xml:space="preserve">. Considering that most FAP patients undergo surgery at a young age, the patients are highly inconvenienced by the need to live with a colostomy bag for the rest of their lives. </w:t>
      </w:r>
      <w:r w:rsidRPr="000C4640">
        <w:rPr>
          <w:rFonts w:eastAsia="SimSun"/>
          <w:color w:val="auto"/>
          <w:lang w:eastAsia="ko-KR"/>
        </w:rPr>
        <w:t>With modifications made for the human colon, as discussed below, t</w:t>
      </w:r>
      <w:r w:rsidRPr="000C4640">
        <w:rPr>
          <w:color w:val="auto"/>
        </w:rPr>
        <w:t xml:space="preserve">he proposed treatment, combining </w:t>
      </w:r>
      <w:r w:rsidRPr="000C4640">
        <w:rPr>
          <w:rFonts w:eastAsia="SimSun"/>
          <w:color w:val="auto"/>
          <w:lang w:eastAsia="ko-KR"/>
        </w:rPr>
        <w:t>photosensitizers</w:t>
      </w:r>
      <w:r w:rsidRPr="000C4640">
        <w:rPr>
          <w:color w:val="auto"/>
        </w:rPr>
        <w:t>, PDT, and Lgr5+ cells, promises to help improve the quality of life for hereditary colorectal cancer syndrome patients</w:t>
      </w:r>
      <w:r w:rsidRPr="000C4640">
        <w:rPr>
          <w:rFonts w:eastAsia="SimSun"/>
          <w:color w:val="auto"/>
          <w:lang w:eastAsia="ko-KR"/>
        </w:rPr>
        <w:t xml:space="preserve">. By enabling treatment to prevent the formation of early-stage colon polyps, </w:t>
      </w:r>
      <w:r w:rsidRPr="000C4640">
        <w:rPr>
          <w:color w:val="auto"/>
        </w:rPr>
        <w:t>the incidence of colon cancer</w:t>
      </w:r>
      <w:r w:rsidRPr="000C4640">
        <w:rPr>
          <w:rFonts w:eastAsia="SimSun"/>
          <w:color w:val="auto"/>
          <w:lang w:eastAsia="ko-KR"/>
        </w:rPr>
        <w:t xml:space="preserve"> </w:t>
      </w:r>
      <w:r w:rsidRPr="000C4640">
        <w:rPr>
          <w:color w:val="auto"/>
        </w:rPr>
        <w:t>and the required number of surgeries</w:t>
      </w:r>
      <w:r w:rsidRPr="000C4640">
        <w:rPr>
          <w:rFonts w:eastAsia="SimSun"/>
          <w:color w:val="auto"/>
          <w:lang w:eastAsia="ko-KR"/>
        </w:rPr>
        <w:t xml:space="preserve"> may be reduced</w:t>
      </w:r>
      <w:r w:rsidRPr="000C4640">
        <w:rPr>
          <w:color w:val="auto"/>
        </w:rPr>
        <w:t xml:space="preserve">. </w:t>
      </w:r>
    </w:p>
    <w:p w14:paraId="5EFC81F7" w14:textId="262682C4" w:rsidR="006D27F5" w:rsidRPr="000C4640" w:rsidRDefault="006D27F5" w:rsidP="00387E25">
      <w:pPr>
        <w:pStyle w:val="MDPI31text"/>
        <w:rPr>
          <w:rFonts w:eastAsia="SimSun"/>
          <w:color w:val="auto"/>
          <w:lang w:eastAsia="ko-KR"/>
        </w:rPr>
      </w:pPr>
      <w:r w:rsidRPr="000C4640">
        <w:rPr>
          <w:rFonts w:eastAsia="SimSun"/>
          <w:color w:val="auto"/>
          <w:lang w:eastAsia="ko-KR"/>
        </w:rPr>
        <w:t>The location of n</w:t>
      </w:r>
      <w:r w:rsidRPr="000C4640">
        <w:rPr>
          <w:color w:val="auto"/>
        </w:rPr>
        <w:t xml:space="preserve">ormal Lgr5+ cells at crypt base </w:t>
      </w:r>
      <w:r w:rsidRPr="000C4640">
        <w:rPr>
          <w:rFonts w:eastAsia="SimSun"/>
          <w:color w:val="auto"/>
          <w:lang w:eastAsia="ko-KR"/>
        </w:rPr>
        <w:t xml:space="preserve">in humans is deeper than in mice, at </w:t>
      </w:r>
      <w:r w:rsidRPr="000C4640">
        <w:rPr>
          <w:color w:val="auto"/>
        </w:rPr>
        <w:t xml:space="preserve">over 500 </w:t>
      </w:r>
      <w:proofErr w:type="spellStart"/>
      <w:r w:rsidRPr="000C4640">
        <w:rPr>
          <w:color w:val="auto"/>
        </w:rPr>
        <w:t>μm</w:t>
      </w:r>
      <w:proofErr w:type="spellEnd"/>
      <w:r w:rsidRPr="000C4640">
        <w:rPr>
          <w:color w:val="auto"/>
        </w:rPr>
        <w:t xml:space="preserve"> from the luminal surface </w:t>
      </w:r>
      <w:r w:rsidRPr="000C4640">
        <w:rPr>
          <w:color w:val="auto"/>
        </w:rPr>
        <w:fldChar w:fldCharType="begin"/>
      </w:r>
      <w:r w:rsidRPr="000C4640">
        <w:rPr>
          <w:color w:val="auto"/>
        </w:rPr>
        <w:instrText xml:space="preserve"> ADDIN ZOTERO_ITEM CSL_CITATION {"citationID":"a1vp5j37blt","properties":{"formattedCitation":"[10]","plainCitation":"[10]","noteIndex":0},"citationItems":[{"id":4842,"uris":["http://zotero.org/users/local/S1zDC3eg/items/KPVAKAM3"],"uri":["http://zotero.org/users/local/S1zDC3eg/items/KPVAKAM3"],"itemData":{"id":4842,"type":"article-journal","abstract":"LGR5 is known to be a stem cell marker in the murine small intestine and colon, however the localization of LGR5 in human adenoma samples has not been examined in detail, and previous studies have been limited by the lack of specific antibodies. Here we used in situ hybridization to specifically examine LGR5 mRNA expression in a panel of human adenoma and carcinoma samples (n = 66). We found that a small number of cells express LGR5 at the base of normal colonic crypts. We then showed that conventional adenomas widely express high levels of LGR5, and there is no evidence of stereotypic cellular hierarchy. In contrast, serrated lesions display basal localization of LGR5, and the cellular hierarchy resembles that of a normal crypt. Moreover, ectopic crypts found in traditional serrated adenomas show basal LGR5 mRNA, indicating that they replicate the stem cell organization of normal crypts with the development of a cellular hierarchy. These data imply differences in the stem cell dynamics between the serrated and conventional pathways of colorectal carcinogenesis. Furthermore we noted high LGR5 expression in invading cells, with later development of a stem cell niche in adenocarcinomas of all stages.","container-title":"Scientific reports","DOI":"10.1038/srep08654","ISSN":"2045-2322","note":"PMCID: PMC4345329","page":"8654","title":"Characterization of LGR5 stem cells in colorectal adenomas and carcinomas","volume":"5","author":[{"family":"Baker","given":"Ann-Marie"},{"family":"Graham","given":"Trevor A."},{"family":"Elia","given":"George"},{"family":"Wright","given":"Nicholas A."},{"family":"Rodriguez-Justo","given":"Manuel"}],"issued":{"date-parts":[["2015",3,2]]}}}],"schema":"https://github.com/citation-style-language/schema/raw/master/csl-citation.json"} </w:instrText>
      </w:r>
      <w:r w:rsidRPr="000C4640">
        <w:rPr>
          <w:color w:val="auto"/>
        </w:rPr>
        <w:fldChar w:fldCharType="separate"/>
      </w:r>
      <w:r w:rsidRPr="000C4640">
        <w:rPr>
          <w:color w:val="auto"/>
        </w:rPr>
        <w:t>[10]</w:t>
      </w:r>
      <w:r w:rsidRPr="000C4640">
        <w:rPr>
          <w:color w:val="auto"/>
        </w:rPr>
        <w:fldChar w:fldCharType="end"/>
      </w:r>
      <w:r w:rsidRPr="000C4640">
        <w:rPr>
          <w:rFonts w:eastAsia="SimSun"/>
          <w:color w:val="auto"/>
          <w:lang w:eastAsia="ko-KR"/>
        </w:rPr>
        <w:t>.</w:t>
      </w:r>
      <w:r w:rsidRPr="000C4640">
        <w:rPr>
          <w:color w:val="auto"/>
        </w:rPr>
        <w:t xml:space="preserve"> </w:t>
      </w:r>
      <w:r w:rsidRPr="000C4640">
        <w:rPr>
          <w:rFonts w:eastAsia="SimSun"/>
          <w:color w:val="auto"/>
          <w:lang w:eastAsia="ko-KR"/>
        </w:rPr>
        <w:t xml:space="preserve">Due to the shallow optical penetration depth in the lower visible spectrum, </w:t>
      </w:r>
      <w:r w:rsidRPr="000C4640">
        <w:rPr>
          <w:color w:val="auto"/>
        </w:rPr>
        <w:t>PDT using the combination of RB and 473</w:t>
      </w:r>
      <w:r w:rsidR="00065A37" w:rsidRPr="000C4640">
        <w:rPr>
          <w:color w:val="auto"/>
        </w:rPr>
        <w:t>-</w:t>
      </w:r>
      <w:r w:rsidRPr="000C4640">
        <w:rPr>
          <w:color w:val="auto"/>
        </w:rPr>
        <w:t xml:space="preserve">nm illumination is not appropriate. </w:t>
      </w:r>
      <w:r w:rsidRPr="000C4640">
        <w:rPr>
          <w:rFonts w:eastAsia="SimSun"/>
          <w:color w:val="auto"/>
          <w:lang w:eastAsia="ko-KR"/>
        </w:rPr>
        <w:t>Furthermore</w:t>
      </w:r>
      <w:r w:rsidRPr="000C4640">
        <w:rPr>
          <w:color w:val="auto"/>
        </w:rPr>
        <w:t xml:space="preserve">, since human Lgr5+ cells do not express GFP, the present PDT method cannot be directly </w:t>
      </w:r>
      <w:r w:rsidRPr="000C4640">
        <w:rPr>
          <w:rFonts w:eastAsia="SimSun"/>
          <w:color w:val="auto"/>
          <w:lang w:eastAsia="ko-KR"/>
        </w:rPr>
        <w:t xml:space="preserve">utilized in </w:t>
      </w:r>
      <w:r w:rsidR="00065A37" w:rsidRPr="000C4640">
        <w:rPr>
          <w:rFonts w:eastAsia="SimSun"/>
          <w:color w:val="auto"/>
          <w:lang w:eastAsia="ko-KR"/>
        </w:rPr>
        <w:t xml:space="preserve">a </w:t>
      </w:r>
      <w:r w:rsidRPr="000C4640">
        <w:rPr>
          <w:color w:val="auto"/>
        </w:rPr>
        <w:t xml:space="preserve">clinical setting. </w:t>
      </w:r>
      <w:r w:rsidRPr="000C4640">
        <w:rPr>
          <w:rFonts w:eastAsia="SimSun"/>
          <w:color w:val="auto"/>
          <w:lang w:eastAsia="ko-KR"/>
        </w:rPr>
        <w:t xml:space="preserve">To adopt localized targeting of Lgr5+ cancer stem cells for human patients, a redesign of the PDT system is necessary. </w:t>
      </w:r>
    </w:p>
    <w:p w14:paraId="23247259" w14:textId="2AFFE6C4" w:rsidR="006D27F5" w:rsidRPr="000C4640" w:rsidRDefault="006D27F5" w:rsidP="00813B79">
      <w:pPr>
        <w:pStyle w:val="MDPI31text"/>
        <w:rPr>
          <w:color w:val="auto"/>
        </w:rPr>
      </w:pPr>
      <w:r w:rsidRPr="000C4640">
        <w:rPr>
          <w:rFonts w:eastAsia="SimSun"/>
          <w:color w:val="auto"/>
          <w:lang w:eastAsia="ko-KR"/>
        </w:rPr>
        <w:t xml:space="preserve">One possibility for clinical adaptation would </w:t>
      </w:r>
      <w:r w:rsidRPr="000C4640">
        <w:rPr>
          <w:color w:val="auto"/>
        </w:rPr>
        <w:t>combine a high-penetration-depth near</w:t>
      </w:r>
      <w:r w:rsidR="00065A37" w:rsidRPr="000C4640">
        <w:rPr>
          <w:color w:val="auto"/>
        </w:rPr>
        <w:t>-</w:t>
      </w:r>
      <w:r w:rsidRPr="000C4640">
        <w:rPr>
          <w:color w:val="auto"/>
        </w:rPr>
        <w:t xml:space="preserve">infrared (NIR) illumination source, </w:t>
      </w:r>
      <w:r w:rsidR="00065A37" w:rsidRPr="000C4640">
        <w:rPr>
          <w:color w:val="auto"/>
        </w:rPr>
        <w:t>seco</w:t>
      </w:r>
      <w:r w:rsidRPr="000C4640">
        <w:rPr>
          <w:color w:val="auto"/>
        </w:rPr>
        <w:t>nd</w:t>
      </w:r>
      <w:r w:rsidR="00065A37" w:rsidRPr="000C4640">
        <w:rPr>
          <w:color w:val="auto"/>
        </w:rPr>
        <w:t>-</w:t>
      </w:r>
      <w:r w:rsidRPr="000C4640">
        <w:rPr>
          <w:color w:val="auto"/>
        </w:rPr>
        <w:t>generation NIR-activated photosensitizers such as Chlorin e6 (Ce6), and conjugated Lgr5 antibodies.</w:t>
      </w:r>
      <w:r w:rsidRPr="000C4640">
        <w:rPr>
          <w:rFonts w:eastAsia="SimSun"/>
          <w:color w:val="auto"/>
          <w:lang w:eastAsia="ko-KR"/>
        </w:rPr>
        <w:t xml:space="preserve"> </w:t>
      </w:r>
      <w:r w:rsidRPr="000C4640">
        <w:rPr>
          <w:color w:val="auto"/>
        </w:rPr>
        <w:t>Although the penetration depth of NIR laser</w:t>
      </w:r>
      <w:r w:rsidRPr="000C4640">
        <w:rPr>
          <w:rFonts w:eastAsia="SimSun"/>
          <w:color w:val="auto"/>
          <w:lang w:eastAsia="ko-KR"/>
        </w:rPr>
        <w:t>s</w:t>
      </w:r>
      <w:r w:rsidRPr="000C4640">
        <w:rPr>
          <w:color w:val="auto"/>
        </w:rPr>
        <w:t xml:space="preserve"> can be 1</w:t>
      </w:r>
      <w:r w:rsidR="00BE02A0" w:rsidRPr="000C4640">
        <w:rPr>
          <w:color w:val="auto"/>
        </w:rPr>
        <w:t>–</w:t>
      </w:r>
      <w:r w:rsidRPr="000C4640">
        <w:rPr>
          <w:color w:val="auto"/>
        </w:rPr>
        <w:t xml:space="preserve">2 mm, </w:t>
      </w:r>
      <w:r w:rsidRPr="000C4640">
        <w:rPr>
          <w:rFonts w:eastAsia="SimSun"/>
          <w:color w:val="auto"/>
          <w:lang w:eastAsia="ko-KR"/>
        </w:rPr>
        <w:t xml:space="preserve">the </w:t>
      </w:r>
      <w:r w:rsidRPr="000C4640">
        <w:rPr>
          <w:color w:val="auto"/>
        </w:rPr>
        <w:t>NIR</w:t>
      </w:r>
      <w:r w:rsidRPr="000C4640">
        <w:rPr>
          <w:rFonts w:eastAsia="SimSun"/>
          <w:color w:val="auto"/>
          <w:lang w:eastAsia="ko-KR"/>
        </w:rPr>
        <w:t xml:space="preserve"> </w:t>
      </w:r>
      <w:r w:rsidRPr="000C4640">
        <w:rPr>
          <w:color w:val="auto"/>
        </w:rPr>
        <w:t>wavelength</w:t>
      </w:r>
      <w:r w:rsidRPr="000C4640">
        <w:rPr>
          <w:rFonts w:eastAsia="SimSun"/>
          <w:color w:val="auto"/>
          <w:lang w:eastAsia="ko-KR"/>
        </w:rPr>
        <w:t xml:space="preserve"> region is the most suitable after </w:t>
      </w:r>
      <w:r w:rsidRPr="000C4640">
        <w:rPr>
          <w:color w:val="auto"/>
        </w:rPr>
        <w:t>considering energy loss</w:t>
      </w:r>
      <w:r w:rsidRPr="000C4640">
        <w:rPr>
          <w:rFonts w:eastAsia="SimSun"/>
          <w:color w:val="auto"/>
          <w:lang w:eastAsia="ko-KR"/>
        </w:rPr>
        <w:t>es</w:t>
      </w:r>
      <w:r w:rsidRPr="000C4640">
        <w:rPr>
          <w:color w:val="auto"/>
        </w:rPr>
        <w:t xml:space="preserve">. In addition, although present </w:t>
      </w:r>
      <w:r w:rsidR="00BE02A0" w:rsidRPr="000C4640">
        <w:rPr>
          <w:color w:val="auto"/>
        </w:rPr>
        <w:t>seco</w:t>
      </w:r>
      <w:r w:rsidRPr="000C4640">
        <w:rPr>
          <w:color w:val="auto"/>
        </w:rPr>
        <w:t>nd</w:t>
      </w:r>
      <w:r w:rsidRPr="000C4640">
        <w:rPr>
          <w:rFonts w:eastAsia="SimSun"/>
          <w:color w:val="auto"/>
          <w:lang w:eastAsia="ko-KR"/>
        </w:rPr>
        <w:t>-</w:t>
      </w:r>
      <w:r w:rsidRPr="000C4640">
        <w:rPr>
          <w:color w:val="auto"/>
        </w:rPr>
        <w:t xml:space="preserve">generation photosensitizers conjugated </w:t>
      </w:r>
      <w:r w:rsidRPr="000C4640">
        <w:rPr>
          <w:rFonts w:eastAsia="SimSun"/>
          <w:color w:val="auto"/>
          <w:lang w:eastAsia="ko-KR"/>
        </w:rPr>
        <w:t xml:space="preserve">to </w:t>
      </w:r>
      <w:r w:rsidRPr="000C4640">
        <w:rPr>
          <w:color w:val="auto"/>
        </w:rPr>
        <w:t xml:space="preserve">Lgr5 antibodies bind to both cancer stem cells and normal stem cells, NIR illumination using depth-based treatment </w:t>
      </w:r>
      <w:r w:rsidRPr="000C4640">
        <w:rPr>
          <w:rFonts w:eastAsia="SimSun"/>
          <w:color w:val="auto"/>
          <w:lang w:eastAsia="ko-KR"/>
        </w:rPr>
        <w:t xml:space="preserve">localization </w:t>
      </w:r>
      <w:r w:rsidRPr="000C4640">
        <w:rPr>
          <w:color w:val="auto"/>
        </w:rPr>
        <w:t xml:space="preserve">as demonstrated here would enable the selective targeting of cancer stem cells up to 500 </w:t>
      </w:r>
      <w:proofErr w:type="spellStart"/>
      <w:r w:rsidRPr="000C4640">
        <w:rPr>
          <w:color w:val="auto"/>
        </w:rPr>
        <w:t>μm</w:t>
      </w:r>
      <w:proofErr w:type="spellEnd"/>
      <w:r w:rsidRPr="000C4640">
        <w:rPr>
          <w:color w:val="auto"/>
        </w:rPr>
        <w:t xml:space="preserve"> from the luminal surface. The shift to near-infrared wavelengths would also minimize trauma to non-photosensitized cells and tissues. Depth-based selectivity may also be combined with other methods, such as using photosensitizers and </w:t>
      </w:r>
      <w:proofErr w:type="spellStart"/>
      <w:r w:rsidRPr="000C4640">
        <w:rPr>
          <w:color w:val="auto"/>
        </w:rPr>
        <w:t>upconversion</w:t>
      </w:r>
      <w:proofErr w:type="spellEnd"/>
      <w:r w:rsidRPr="000C4640">
        <w:rPr>
          <w:color w:val="auto"/>
        </w:rPr>
        <w:t xml:space="preserve"> nanoparticles conjugated with antibodies against </w:t>
      </w:r>
      <w:r w:rsidRPr="000C4640">
        <w:rPr>
          <w:color w:val="auto"/>
        </w:rPr>
        <w:lastRenderedPageBreak/>
        <w:t xml:space="preserve">more selective cancer stem markers like Dclk1, to overcome the limitations of laser penetration depth and to further enhance selective toxicity against cancer stem cells </w:t>
      </w:r>
      <w:r w:rsidRPr="000C4640">
        <w:rPr>
          <w:color w:val="auto"/>
        </w:rPr>
        <w:fldChar w:fldCharType="begin"/>
      </w:r>
      <w:r w:rsidRPr="000C4640">
        <w:rPr>
          <w:color w:val="auto"/>
        </w:rPr>
        <w:instrText xml:space="preserve"> ADDIN ZOTERO_ITEM CSL_CITATION {"citationID":"a10rb7fjgmm","properties":{"formattedCitation":"[41,42]","plainCitation":"[41,42]","noteIndex":0},"citationItems":[{"id":4747,"uris":["http://zotero.org/users/local/S1zDC3eg/items/GM8RKMKB"],"uri":["http://zotero.org/users/local/S1zDC3eg/items/GM8RKMKB"],"itemData":{"id":4747,"type":"article-journal","abstract":"Letter\nPublished: 02 December 2012\nDclk1 distinguishes between tumor and normal stem cells in the intestine\nYuki Nakanishi, Hiroshi Seno, Ayumi Fukuoka, Taro Ueo, Yuichi Yamaga, Takahisa Maruno, Naoko Nakanishi, Keitaro Kanda, Hideyuki Komekado, Mayumi Kawada, Akihiro Isomura, Kenji Kawada, Yoshiharu Sakai, Motoko Yanagita, Ryoichiro Kageyama, Yoshiya Kawaguchi, Makoto M Taketo, Shin Yonehara &amp; Tsutomu Chiba \nNature Genetics volume 45, pages98–103(2013)Cite this article\n\nArticle metrics\n1280 Accesses\n\n191 Citations\n\n29 Altmetric\n\nMetricsdetails\n\nAbstract\nThere is great interest in tumor stem cells (TSCs) as potential therapeutic targets; however, cancer therapies targeting TSCs are limited. A drawback is that TSC markers are often shared by normal stem cells (NSCs)1,2,3,4; thus, therapies that target these markers may cause severe injury to normal tissues. To identify a potential TSC-specific marker, we focused on doublecortin-like kinase 1 (Dclk1). Dclk1 was reported as a candidate NSC marker in the gut5,6, but recent reports have implicated it as a marker of differentiated cells (for example, Tuft cells)7,8. Using lineage-tracing experiments, we show here that Dclk1 does not mark NSCs in the intestine but instead marks TSCs that continuously produce tumor progeny in the polyps of ApcMin/+ mice. Specific ablation of Dclk1-positive TSCs resulted in a marked regression of polyps without apparent damage to the normal intestine. Our data suggest the potential for developing a therapy for colorectal cancer based on targeting Dclk1-positive TSCs.","container-title":"Nature Genetics","DOI":"10.1038/ng.2481","ISSN":"1061-4036, 1546-1718","issue":"1","journalAbbreviation":"Nat Genet","language":"en","page":"98-103","source":"DOI.org (Crossref)","title":"Dclk1 distinguishes between tumor and normal stem cells in the intestine","volume":"45","author":[{"family":"Nakanishi","given":"Yuki"},{"family":"Seno","given":"Hiroshi"},{"family":"Fukuoka","given":"Ayumi"},{"family":"Ueo","given":"Taro"},{"family":"Yamaga","given":"Yuichi"},{"family":"Maruno","given":"Takahisa"},{"family":"Nakanishi","given":"Naoko"},{"family":"Kanda","given":"Keitaro"},{"family":"Komekado","given":"Hideyuki"},{"family":"Kawada","given":"Mayumi"},{"family":"Isomura","given":"Akihiro"},{"family":"Kawada","given":"Kenji"},{"family":"Sakai","given":"Yoshiharu"},{"family":"Yanagita","given":"Motoko"},{"family":"Kageyama","given":"Ryoichiro"},{"family":"Kawaguchi","given":"Yoshiya"},{"family":"Taketo","given":"Makoto M"},{"family":"Yonehara","given":"Shin"},{"family":"Chiba","given":"Tsutomu"}],"issued":{"date-parts":[["2013",1]]}},"label":"page"},{"id":4895,"uris":["http://zotero.org/users/local/S1zDC3eg/items/83Z8JXSC"],"uri":["http://zotero.org/users/local/S1zDC3eg/items/83Z8JXSC"],"itemData":{"id":4895,"type":"article-journal","abstract":"Conventional photodynamic therapy (PDT) is limited by the penetration depth of visible light needed for its activation. Here we used mesoporous-silica–coated upconversion fluorescent nanoparticles (UCNs) as a nanotransducer to convert deeply penetrating near-infrared light to visible wavelengths and a carrier of photosensitizers. We also used the multicolor-emission capability of the UCNs at a single excitation wavelength for simultaneous activation of two photosensitizers for enhanced PDT. We showed a greater PDT efficacy with the dual-photosensitizer approach compared to approaches using a single photosensitizer, as determined by enhanced generation of singlet oxygen and reduced cell viability. In vivo studies also showed tumor growth inhibition in PDT-treated mice by direct injection of UCNs into melanoma tumors or intravenous injection of UCNs conjugated with a tumor-targeting agent into tumor-bearing mice. As the first demonstration, to the best of our knowledge, of the photosensitizer-loaded UCN as an in vivo–targeted PDT agent, this finding may serve as a platform for future noninvasive deep-cancer therapy.","container-title":"Nature medicine","DOI":"10.1038/nm.2933","ISSN":"1546-170X","issue":"10","page":"1580-1585","title":"In vivo photodynamic therapy using upconversion nanoparticles as remote-controlled nanotransducers","volume":"18","author":[{"family":"Idris","given":"Niagara Muhammad"},{"family":"Gnanasammandhan","given":"Muthu Kumara"},{"family":"Zhang","given":"Jing"},{"family":"Ho","given":"Paul C."},{"family":"Mahendran","given":"Ratha"},{"family":"Zhang","given":"Yong"}],"issued":{"date-parts":[["2012"]]}},"label":"page"}],"schema":"https://github.com/citation-style-language/schema/raw/master/csl-citation.json"} </w:instrText>
      </w:r>
      <w:r w:rsidRPr="000C4640">
        <w:rPr>
          <w:color w:val="auto"/>
        </w:rPr>
        <w:fldChar w:fldCharType="separate"/>
      </w:r>
      <w:r w:rsidRPr="000C4640">
        <w:rPr>
          <w:color w:val="auto"/>
        </w:rPr>
        <w:t>[41,42]</w:t>
      </w:r>
      <w:r w:rsidRPr="000C4640">
        <w:rPr>
          <w:color w:val="auto"/>
        </w:rPr>
        <w:fldChar w:fldCharType="end"/>
      </w:r>
      <w:r w:rsidRPr="000C4640">
        <w:rPr>
          <w:color w:val="auto"/>
        </w:rPr>
        <w:t>.</w:t>
      </w:r>
      <w:bookmarkEnd w:id="2"/>
      <w:bookmarkEnd w:id="3"/>
    </w:p>
    <w:p w14:paraId="48438FFB" w14:textId="77777777" w:rsidR="006D27F5" w:rsidRPr="000C4640" w:rsidRDefault="00387E25" w:rsidP="00387E25">
      <w:pPr>
        <w:pStyle w:val="MDPI21heading1"/>
        <w:rPr>
          <w:color w:val="auto"/>
        </w:rPr>
      </w:pPr>
      <w:r w:rsidRPr="000C4640">
        <w:rPr>
          <w:color w:val="auto"/>
        </w:rPr>
        <w:t xml:space="preserve">5. </w:t>
      </w:r>
      <w:r w:rsidR="006D27F5" w:rsidRPr="000C4640">
        <w:rPr>
          <w:color w:val="auto"/>
        </w:rPr>
        <w:t>Conclusions</w:t>
      </w:r>
    </w:p>
    <w:p w14:paraId="62F76D3E" w14:textId="3EA30935" w:rsidR="006D27F5" w:rsidRPr="000C4640" w:rsidRDefault="006D27F5" w:rsidP="00387E25">
      <w:pPr>
        <w:pStyle w:val="MDPI31text"/>
        <w:rPr>
          <w:color w:val="auto"/>
        </w:rPr>
      </w:pPr>
      <w:r w:rsidRPr="000C4640">
        <w:rPr>
          <w:color w:val="auto"/>
        </w:rPr>
        <w:t>In conclusion, we presented a novel PDT method which demonstrates the potential for selective, localized targeting of CSCs based on the penetration depth of light used for PDT, using the example of Lgr5+ CSCs in a GFP-Lgr5+ transgenic mouse model to demonstrate the concept. The novel PDT method inhibited tumor growth and reduced the number of polyps significantly in a model of inflammation-induced colorectal cancer, while minimizing damage to normal stem cells which were also photosensitized. Based on this finding, we provide additional circumstantial evidence that Lgr5+ cells near the colonic luminal surface are likely to be CSCs. This strategy of localized targeting may be pursued to prevent the development of precancerous lesions and colon cancer in hereditary colorectal cancer syndromes, with the goal of avoiding extensive surgeries. In combination with the development of novel cancer stem-cell markers, this novel PDT technique might serve as a cancer prevention and treatment method for high-risk patients.</w:t>
      </w:r>
    </w:p>
    <w:p w14:paraId="4926D44A" w14:textId="4C24C658" w:rsidR="006D27F5" w:rsidRPr="000C4640" w:rsidRDefault="006D27F5" w:rsidP="000C4640">
      <w:pPr>
        <w:pStyle w:val="MDPI62Acknowledgments"/>
        <w:spacing w:before="240" w:line="260" w:lineRule="atLeast"/>
        <w:rPr>
          <w:color w:val="auto"/>
        </w:rPr>
      </w:pPr>
      <w:r w:rsidRPr="000C4640">
        <w:rPr>
          <w:b/>
          <w:color w:val="auto"/>
        </w:rPr>
        <w:t xml:space="preserve">Supplementary Materials: </w:t>
      </w:r>
      <w:r w:rsidRPr="000C4640">
        <w:rPr>
          <w:color w:val="auto"/>
        </w:rPr>
        <w:t>The following are available online at www.mdpi.com/xxx/s1</w:t>
      </w:r>
      <w:r w:rsidR="00BE02A0" w:rsidRPr="000C4640">
        <w:rPr>
          <w:color w:val="auto"/>
        </w:rPr>
        <w:t>:</w:t>
      </w:r>
      <w:r w:rsidRPr="000C4640">
        <w:rPr>
          <w:color w:val="auto"/>
        </w:rPr>
        <w:t xml:space="preserve"> Figure S1: Tissue depth dependent attenuation of light energy</w:t>
      </w:r>
      <w:r w:rsidR="00BE02A0" w:rsidRPr="000C4640">
        <w:rPr>
          <w:color w:val="auto"/>
        </w:rPr>
        <w:t>;</w:t>
      </w:r>
      <w:r w:rsidRPr="000C4640">
        <w:rPr>
          <w:color w:val="auto"/>
        </w:rPr>
        <w:t xml:space="preserve"> Video S1: Z-stack images of Lgr5+ GFP cells inside adenoma induced by AOM and DSS. </w:t>
      </w:r>
    </w:p>
    <w:p w14:paraId="71AB02E1" w14:textId="5C93515D" w:rsidR="006D27F5" w:rsidRPr="000C4640" w:rsidRDefault="006D27F5" w:rsidP="000C4640">
      <w:pPr>
        <w:pStyle w:val="MDPI62Acknowledgments"/>
        <w:spacing w:line="260" w:lineRule="atLeast"/>
        <w:rPr>
          <w:color w:val="auto"/>
        </w:rPr>
      </w:pPr>
      <w:r w:rsidRPr="000C4640">
        <w:rPr>
          <w:b/>
          <w:color w:val="auto"/>
        </w:rPr>
        <w:t xml:space="preserve">Author Contributions: </w:t>
      </w:r>
      <w:r w:rsidRPr="000C4640">
        <w:rPr>
          <w:color w:val="auto"/>
        </w:rPr>
        <w:t>J.K.K., M.R.B., and C.H.M. performed the experiments. J.K.K., Y.R.K.</w:t>
      </w:r>
      <w:r w:rsidR="00BE02A0" w:rsidRPr="000C4640">
        <w:rPr>
          <w:color w:val="auto"/>
        </w:rPr>
        <w:t>,</w:t>
      </w:r>
      <w:r w:rsidRPr="000C4640">
        <w:rPr>
          <w:color w:val="auto"/>
        </w:rPr>
        <w:t xml:space="preserve"> and J.W.C. collected data and performed data analysis and interpretation. J.K.K., Y.R.K.</w:t>
      </w:r>
      <w:r w:rsidR="00BE02A0" w:rsidRPr="000C4640">
        <w:rPr>
          <w:color w:val="auto"/>
        </w:rPr>
        <w:t>,</w:t>
      </w:r>
      <w:r w:rsidRPr="000C4640">
        <w:rPr>
          <w:color w:val="auto"/>
        </w:rPr>
        <w:t xml:space="preserve"> and J.W.C. wrote the manuscript. J</w:t>
      </w:r>
      <w:r w:rsidR="00813B79" w:rsidRPr="000C4640">
        <w:rPr>
          <w:color w:val="auto"/>
        </w:rPr>
        <w:t>.</w:t>
      </w:r>
      <w:r w:rsidRPr="000C4640">
        <w:rPr>
          <w:color w:val="auto"/>
        </w:rPr>
        <w:t>K</w:t>
      </w:r>
      <w:r w:rsidR="00813B79" w:rsidRPr="000C4640">
        <w:rPr>
          <w:color w:val="auto"/>
        </w:rPr>
        <w:t>.</w:t>
      </w:r>
      <w:r w:rsidRPr="000C4640">
        <w:rPr>
          <w:color w:val="auto"/>
        </w:rPr>
        <w:t>K</w:t>
      </w:r>
      <w:r w:rsidR="00813B79" w:rsidRPr="000C4640">
        <w:rPr>
          <w:color w:val="auto"/>
        </w:rPr>
        <w:t>.</w:t>
      </w:r>
      <w:r w:rsidRPr="000C4640">
        <w:rPr>
          <w:color w:val="auto"/>
        </w:rPr>
        <w:t>, Y.R.K.</w:t>
      </w:r>
      <w:r w:rsidR="00BE02A0" w:rsidRPr="000C4640">
        <w:rPr>
          <w:color w:val="auto"/>
        </w:rPr>
        <w:t>,</w:t>
      </w:r>
      <w:r w:rsidRPr="000C4640">
        <w:rPr>
          <w:color w:val="auto"/>
        </w:rPr>
        <w:t xml:space="preserve"> and J.W.C. supervised and financially supported the study. All authors commented on the manuscript.</w:t>
      </w:r>
    </w:p>
    <w:p w14:paraId="489A7670" w14:textId="4C294ED5" w:rsidR="006D27F5" w:rsidRPr="000C4640" w:rsidRDefault="006D27F5" w:rsidP="000C4640">
      <w:pPr>
        <w:pStyle w:val="MDPI62Acknowledgments"/>
        <w:spacing w:line="260" w:lineRule="atLeast"/>
        <w:rPr>
          <w:color w:val="auto"/>
        </w:rPr>
      </w:pPr>
      <w:r w:rsidRPr="000C4640">
        <w:rPr>
          <w:b/>
          <w:color w:val="auto"/>
        </w:rPr>
        <w:t xml:space="preserve">Funding: </w:t>
      </w:r>
      <w:r w:rsidRPr="000C4640">
        <w:rPr>
          <w:color w:val="auto"/>
        </w:rPr>
        <w:t xml:space="preserve">This research was supported by </w:t>
      </w:r>
      <w:r w:rsidR="00BE02A0" w:rsidRPr="000C4640">
        <w:rPr>
          <w:color w:val="auto"/>
        </w:rPr>
        <w:t xml:space="preserve">the </w:t>
      </w:r>
      <w:r w:rsidRPr="000C4640">
        <w:rPr>
          <w:color w:val="auto"/>
        </w:rPr>
        <w:t xml:space="preserve">Basic Science Research Program (NRF-2017R1A5A2014768, 2016R1D1A1B03930490, 2017R1C1B5017615, 2019R1A2C2084122) and </w:t>
      </w:r>
      <w:r w:rsidR="00BE02A0" w:rsidRPr="000C4640">
        <w:rPr>
          <w:color w:val="auto"/>
        </w:rPr>
        <w:t xml:space="preserve">an </w:t>
      </w:r>
      <w:r w:rsidRPr="000C4640">
        <w:rPr>
          <w:color w:val="auto"/>
        </w:rPr>
        <w:t>MRC grant (2017R1A5A2014768, 2018R1A5A2020732) through the National Research Foundation of Korea (NRF) funded by the Ministry of Science and ICT, and a grant from the National R&amp;D Program for Cancer Control and Korea Health Technology R&amp;D Project through the Korea Health Industry Development Institute (KHIDI), funded by the Ministry of Health &amp; Welfare, Republic of Korea (HA17C0039, HI18C2391), and by the Ministry of Trade, Industry &amp; Energy (MOTIE) under the Industrial Technology Innovation Program (10080726, 20000843).</w:t>
      </w:r>
    </w:p>
    <w:p w14:paraId="68BE7489" w14:textId="67C22927" w:rsidR="006D27F5" w:rsidRPr="000C4640" w:rsidRDefault="006D27F5" w:rsidP="000C4640">
      <w:pPr>
        <w:pStyle w:val="MDPI62Acknowledgments"/>
        <w:spacing w:line="260" w:lineRule="atLeast"/>
        <w:rPr>
          <w:color w:val="auto"/>
        </w:rPr>
      </w:pPr>
      <w:r w:rsidRPr="000C4640">
        <w:rPr>
          <w:b/>
          <w:color w:val="auto"/>
        </w:rPr>
        <w:t xml:space="preserve">Conflicts of Interest: </w:t>
      </w:r>
      <w:r w:rsidRPr="000C4640">
        <w:rPr>
          <w:color w:val="auto"/>
        </w:rPr>
        <w:t>The authors declare no conflict</w:t>
      </w:r>
      <w:r w:rsidR="00BE02A0" w:rsidRPr="000C4640">
        <w:rPr>
          <w:color w:val="auto"/>
        </w:rPr>
        <w:t>s</w:t>
      </w:r>
      <w:r w:rsidRPr="000C4640">
        <w:rPr>
          <w:color w:val="auto"/>
        </w:rPr>
        <w:t xml:space="preserve"> of interest.</w:t>
      </w:r>
    </w:p>
    <w:p w14:paraId="37C8832B" w14:textId="77777777" w:rsidR="00D63CBB" w:rsidRPr="000C4640" w:rsidRDefault="00D63CBB" w:rsidP="00D63CBB">
      <w:pPr>
        <w:pStyle w:val="MDPI21heading1"/>
        <w:rPr>
          <w:rFonts w:eastAsiaTheme="minorEastAsia"/>
          <w:color w:val="auto"/>
          <w:lang w:eastAsia="ko-KR"/>
        </w:rPr>
      </w:pPr>
      <w:r w:rsidRPr="000C4640">
        <w:rPr>
          <w:color w:val="auto"/>
        </w:rPr>
        <w:t>References</w:t>
      </w:r>
    </w:p>
    <w:p w14:paraId="225CE503"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Reya</w:t>
      </w:r>
      <w:proofErr w:type="spellEnd"/>
      <w:r w:rsidRPr="000C4640">
        <w:rPr>
          <w:color w:val="auto"/>
        </w:rPr>
        <w:t xml:space="preserve">, T.; Morrison, S.J.; Clarke, M.F.; Weissman, I.L. Stem cells, cancer, and cancer stem cells. </w:t>
      </w:r>
      <w:r w:rsidRPr="000C4640">
        <w:rPr>
          <w:i/>
          <w:iCs/>
          <w:color w:val="auto"/>
        </w:rPr>
        <w:t>Nature</w:t>
      </w:r>
      <w:r w:rsidRPr="000C4640">
        <w:rPr>
          <w:color w:val="auto"/>
        </w:rPr>
        <w:t xml:space="preserve"> </w:t>
      </w:r>
      <w:r w:rsidRPr="000C4640">
        <w:rPr>
          <w:b/>
          <w:bCs/>
          <w:color w:val="auto"/>
        </w:rPr>
        <w:t>2001</w:t>
      </w:r>
      <w:r w:rsidRPr="000C4640">
        <w:rPr>
          <w:bCs/>
          <w:color w:val="auto"/>
        </w:rPr>
        <w:t xml:space="preserve">, </w:t>
      </w:r>
      <w:r w:rsidRPr="000C4640">
        <w:rPr>
          <w:bCs/>
          <w:i/>
          <w:color w:val="auto"/>
        </w:rPr>
        <w:t>414</w:t>
      </w:r>
      <w:r w:rsidRPr="000C4640">
        <w:rPr>
          <w:bCs/>
          <w:color w:val="auto"/>
        </w:rPr>
        <w:t>, 105–111</w:t>
      </w:r>
      <w:r w:rsidRPr="000C4640">
        <w:rPr>
          <w:color w:val="auto"/>
        </w:rPr>
        <w:t>.</w:t>
      </w:r>
    </w:p>
    <w:p w14:paraId="60CA5624"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Papaccio</w:t>
      </w:r>
      <w:proofErr w:type="spellEnd"/>
      <w:r w:rsidRPr="000C4640">
        <w:rPr>
          <w:color w:val="auto"/>
        </w:rPr>
        <w:t xml:space="preserve">, F.; </w:t>
      </w:r>
      <w:proofErr w:type="spellStart"/>
      <w:r w:rsidRPr="000C4640">
        <w:rPr>
          <w:color w:val="auto"/>
        </w:rPr>
        <w:t>Paino</w:t>
      </w:r>
      <w:proofErr w:type="spellEnd"/>
      <w:r w:rsidRPr="000C4640">
        <w:rPr>
          <w:color w:val="auto"/>
        </w:rPr>
        <w:t xml:space="preserve">, F.; </w:t>
      </w:r>
      <w:proofErr w:type="spellStart"/>
      <w:r w:rsidRPr="000C4640">
        <w:rPr>
          <w:color w:val="auto"/>
        </w:rPr>
        <w:t>Regad</w:t>
      </w:r>
      <w:proofErr w:type="spellEnd"/>
      <w:r w:rsidRPr="000C4640">
        <w:rPr>
          <w:color w:val="auto"/>
        </w:rPr>
        <w:t xml:space="preserve">, T.; </w:t>
      </w:r>
      <w:proofErr w:type="spellStart"/>
      <w:r w:rsidRPr="000C4640">
        <w:rPr>
          <w:color w:val="auto"/>
        </w:rPr>
        <w:t>Papaccio</w:t>
      </w:r>
      <w:proofErr w:type="spellEnd"/>
      <w:r w:rsidRPr="000C4640">
        <w:rPr>
          <w:color w:val="auto"/>
        </w:rPr>
        <w:t xml:space="preserve">, G.; </w:t>
      </w:r>
      <w:proofErr w:type="spellStart"/>
      <w:r w:rsidRPr="000C4640">
        <w:rPr>
          <w:color w:val="auto"/>
        </w:rPr>
        <w:t>Desiderio</w:t>
      </w:r>
      <w:proofErr w:type="spellEnd"/>
      <w:r w:rsidRPr="000C4640">
        <w:rPr>
          <w:color w:val="auto"/>
        </w:rPr>
        <w:t xml:space="preserve">, V.; </w:t>
      </w:r>
      <w:proofErr w:type="spellStart"/>
      <w:r w:rsidRPr="000C4640">
        <w:rPr>
          <w:color w:val="auto"/>
        </w:rPr>
        <w:t>Tirino</w:t>
      </w:r>
      <w:proofErr w:type="spellEnd"/>
      <w:r w:rsidRPr="000C4640">
        <w:rPr>
          <w:color w:val="auto"/>
        </w:rPr>
        <w:t xml:space="preserve">, V. Concise review: Cancer cells, cancer stem cells, and mesenchymal stem cells: Influence in cancer development. </w:t>
      </w:r>
      <w:r w:rsidRPr="000C4640">
        <w:rPr>
          <w:i/>
          <w:iCs/>
          <w:color w:val="auto"/>
        </w:rPr>
        <w:t>Stem. Cells Transl. Med.</w:t>
      </w:r>
      <w:r w:rsidRPr="000C4640">
        <w:rPr>
          <w:color w:val="auto"/>
        </w:rPr>
        <w:t xml:space="preserve"> </w:t>
      </w:r>
      <w:r w:rsidRPr="000C4640">
        <w:rPr>
          <w:b/>
          <w:bCs/>
          <w:color w:val="auto"/>
        </w:rPr>
        <w:t>2017</w:t>
      </w:r>
      <w:r w:rsidRPr="000C4640">
        <w:rPr>
          <w:bCs/>
          <w:color w:val="auto"/>
        </w:rPr>
        <w:t xml:space="preserve">, </w:t>
      </w:r>
      <w:r w:rsidRPr="000C4640">
        <w:rPr>
          <w:bCs/>
          <w:i/>
          <w:color w:val="auto"/>
        </w:rPr>
        <w:t>6</w:t>
      </w:r>
      <w:r w:rsidRPr="000C4640">
        <w:rPr>
          <w:bCs/>
          <w:color w:val="auto"/>
        </w:rPr>
        <w:t>, 2115–2125</w:t>
      </w:r>
      <w:r w:rsidRPr="000C4640">
        <w:rPr>
          <w:color w:val="auto"/>
        </w:rPr>
        <w:t>.</w:t>
      </w:r>
    </w:p>
    <w:p w14:paraId="4D5789CE"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Eramo</w:t>
      </w:r>
      <w:proofErr w:type="spellEnd"/>
      <w:r w:rsidRPr="000C4640">
        <w:rPr>
          <w:color w:val="auto"/>
        </w:rPr>
        <w:t xml:space="preserve">, A.; </w:t>
      </w:r>
      <w:proofErr w:type="spellStart"/>
      <w:r w:rsidRPr="000C4640">
        <w:rPr>
          <w:color w:val="auto"/>
        </w:rPr>
        <w:t>Lotti</w:t>
      </w:r>
      <w:proofErr w:type="spellEnd"/>
      <w:r w:rsidRPr="000C4640">
        <w:rPr>
          <w:color w:val="auto"/>
        </w:rPr>
        <w:t xml:space="preserve">, F.; </w:t>
      </w:r>
      <w:proofErr w:type="spellStart"/>
      <w:r w:rsidRPr="000C4640">
        <w:rPr>
          <w:color w:val="auto"/>
        </w:rPr>
        <w:t>Sette</w:t>
      </w:r>
      <w:proofErr w:type="spellEnd"/>
      <w:r w:rsidRPr="000C4640">
        <w:rPr>
          <w:color w:val="auto"/>
        </w:rPr>
        <w:t xml:space="preserve">, G.; </w:t>
      </w:r>
      <w:proofErr w:type="spellStart"/>
      <w:r w:rsidRPr="000C4640">
        <w:rPr>
          <w:color w:val="auto"/>
        </w:rPr>
        <w:t>Pilozzi</w:t>
      </w:r>
      <w:proofErr w:type="spellEnd"/>
      <w:r w:rsidRPr="000C4640">
        <w:rPr>
          <w:color w:val="auto"/>
        </w:rPr>
        <w:t xml:space="preserve">, E.; </w:t>
      </w:r>
      <w:proofErr w:type="spellStart"/>
      <w:r w:rsidRPr="000C4640">
        <w:rPr>
          <w:color w:val="auto"/>
        </w:rPr>
        <w:t>Biffoni</w:t>
      </w:r>
      <w:proofErr w:type="spellEnd"/>
      <w:r w:rsidRPr="000C4640">
        <w:rPr>
          <w:color w:val="auto"/>
        </w:rPr>
        <w:t xml:space="preserve">, M.; Di Virgilio, A.; </w:t>
      </w:r>
      <w:proofErr w:type="spellStart"/>
      <w:r w:rsidRPr="000C4640">
        <w:rPr>
          <w:color w:val="auto"/>
        </w:rPr>
        <w:t>Conticello</w:t>
      </w:r>
      <w:proofErr w:type="spellEnd"/>
      <w:r w:rsidRPr="000C4640">
        <w:rPr>
          <w:color w:val="auto"/>
        </w:rPr>
        <w:t xml:space="preserve">, C.; </w:t>
      </w:r>
      <w:proofErr w:type="spellStart"/>
      <w:r w:rsidRPr="000C4640">
        <w:rPr>
          <w:color w:val="auto"/>
        </w:rPr>
        <w:t>Ruco</w:t>
      </w:r>
      <w:proofErr w:type="spellEnd"/>
      <w:r w:rsidRPr="000C4640">
        <w:rPr>
          <w:color w:val="auto"/>
        </w:rPr>
        <w:t xml:space="preserve">, L.; </w:t>
      </w:r>
      <w:proofErr w:type="spellStart"/>
      <w:r w:rsidRPr="000C4640">
        <w:rPr>
          <w:color w:val="auto"/>
        </w:rPr>
        <w:t>Peschle</w:t>
      </w:r>
      <w:proofErr w:type="spellEnd"/>
      <w:r w:rsidRPr="000C4640">
        <w:rPr>
          <w:color w:val="auto"/>
        </w:rPr>
        <w:t xml:space="preserve">, C.; De Maria, R. Identification and expansion of the tumorigenic lung cancer stem cell population. </w:t>
      </w:r>
      <w:r w:rsidRPr="000C4640">
        <w:rPr>
          <w:i/>
          <w:iCs/>
          <w:color w:val="auto"/>
        </w:rPr>
        <w:t>Cell Death Differ.</w:t>
      </w:r>
      <w:r w:rsidRPr="000C4640">
        <w:rPr>
          <w:color w:val="auto"/>
        </w:rPr>
        <w:t xml:space="preserve"> </w:t>
      </w:r>
      <w:r w:rsidRPr="000C4640">
        <w:rPr>
          <w:b/>
          <w:bCs/>
          <w:color w:val="auto"/>
        </w:rPr>
        <w:t>2008</w:t>
      </w:r>
      <w:r w:rsidRPr="000C4640">
        <w:rPr>
          <w:bCs/>
          <w:color w:val="auto"/>
        </w:rPr>
        <w:t xml:space="preserve">, </w:t>
      </w:r>
      <w:r w:rsidRPr="000C4640">
        <w:rPr>
          <w:bCs/>
          <w:i/>
          <w:color w:val="auto"/>
        </w:rPr>
        <w:t>15</w:t>
      </w:r>
      <w:r w:rsidRPr="000C4640">
        <w:rPr>
          <w:bCs/>
          <w:color w:val="auto"/>
        </w:rPr>
        <w:t>, 504–514</w:t>
      </w:r>
      <w:r w:rsidRPr="000C4640">
        <w:rPr>
          <w:color w:val="auto"/>
        </w:rPr>
        <w:t>.</w:t>
      </w:r>
    </w:p>
    <w:p w14:paraId="324E7ECD"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Prince, M.E.; </w:t>
      </w:r>
      <w:proofErr w:type="spellStart"/>
      <w:r w:rsidRPr="000C4640">
        <w:rPr>
          <w:color w:val="auto"/>
        </w:rPr>
        <w:t>Sivanandan</w:t>
      </w:r>
      <w:proofErr w:type="spellEnd"/>
      <w:r w:rsidRPr="000C4640">
        <w:rPr>
          <w:color w:val="auto"/>
        </w:rPr>
        <w:t xml:space="preserve">, R.; </w:t>
      </w:r>
      <w:proofErr w:type="spellStart"/>
      <w:r w:rsidRPr="000C4640">
        <w:rPr>
          <w:color w:val="auto"/>
        </w:rPr>
        <w:t>Kaczorowski</w:t>
      </w:r>
      <w:proofErr w:type="spellEnd"/>
      <w:r w:rsidRPr="000C4640">
        <w:rPr>
          <w:color w:val="auto"/>
        </w:rPr>
        <w:t xml:space="preserve">, A.; Wolf, G.T.; Kaplan, M.J.; </w:t>
      </w:r>
      <w:proofErr w:type="spellStart"/>
      <w:r w:rsidRPr="000C4640">
        <w:rPr>
          <w:color w:val="auto"/>
        </w:rPr>
        <w:t>Dalerba</w:t>
      </w:r>
      <w:proofErr w:type="spellEnd"/>
      <w:r w:rsidRPr="000C4640">
        <w:rPr>
          <w:color w:val="auto"/>
        </w:rPr>
        <w:t xml:space="preserve">, P.; Weissman, I.L.; Clarke, M.F.; </w:t>
      </w:r>
      <w:proofErr w:type="spellStart"/>
      <w:r w:rsidRPr="000C4640">
        <w:rPr>
          <w:color w:val="auto"/>
        </w:rPr>
        <w:t>Ailles</w:t>
      </w:r>
      <w:proofErr w:type="spellEnd"/>
      <w:r w:rsidRPr="000C4640">
        <w:rPr>
          <w:color w:val="auto"/>
        </w:rPr>
        <w:t xml:space="preserve">, L.E. Identification of a subpopulation of cells with cancer stem cell properties in head and neck squamous cell carcinoma. </w:t>
      </w:r>
      <w:r w:rsidRPr="000C4640">
        <w:rPr>
          <w:i/>
          <w:iCs/>
          <w:color w:val="auto"/>
        </w:rPr>
        <w:t>Proc. Natl. Acad. Sci.</w:t>
      </w:r>
      <w:r w:rsidRPr="000C4640">
        <w:rPr>
          <w:color w:val="auto"/>
        </w:rPr>
        <w:t xml:space="preserve"> </w:t>
      </w:r>
      <w:r w:rsidRPr="000C4640">
        <w:rPr>
          <w:i/>
          <w:color w:val="auto"/>
        </w:rPr>
        <w:t>USA</w:t>
      </w:r>
      <w:r w:rsidRPr="000C4640">
        <w:rPr>
          <w:color w:val="auto"/>
        </w:rPr>
        <w:t xml:space="preserve"> </w:t>
      </w:r>
      <w:r w:rsidRPr="000C4640">
        <w:rPr>
          <w:b/>
          <w:bCs/>
          <w:color w:val="auto"/>
        </w:rPr>
        <w:t>2007</w:t>
      </w:r>
      <w:r w:rsidRPr="000C4640">
        <w:rPr>
          <w:bCs/>
          <w:color w:val="auto"/>
        </w:rPr>
        <w:t xml:space="preserve">, </w:t>
      </w:r>
      <w:r w:rsidRPr="000C4640">
        <w:rPr>
          <w:bCs/>
          <w:i/>
          <w:color w:val="auto"/>
        </w:rPr>
        <w:t>104</w:t>
      </w:r>
      <w:r w:rsidRPr="000C4640">
        <w:rPr>
          <w:bCs/>
          <w:color w:val="auto"/>
        </w:rPr>
        <w:t>, 973–978</w:t>
      </w:r>
      <w:r w:rsidRPr="000C4640">
        <w:rPr>
          <w:color w:val="auto"/>
        </w:rPr>
        <w:t>.</w:t>
      </w:r>
    </w:p>
    <w:p w14:paraId="08634595"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Singh, S.K.; Clarke, I.D.; </w:t>
      </w:r>
      <w:proofErr w:type="spellStart"/>
      <w:r w:rsidRPr="000C4640">
        <w:rPr>
          <w:color w:val="auto"/>
        </w:rPr>
        <w:t>Terasaki</w:t>
      </w:r>
      <w:proofErr w:type="spellEnd"/>
      <w:r w:rsidRPr="000C4640">
        <w:rPr>
          <w:color w:val="auto"/>
        </w:rPr>
        <w:t xml:space="preserve">, M.; Bonn, V.E.; Hawkins, C.; Squire, J.; Dirks, P.B. Identification of a cancer stem cell in human brain tumors. </w:t>
      </w:r>
      <w:r w:rsidRPr="000C4640">
        <w:rPr>
          <w:i/>
          <w:iCs/>
          <w:color w:val="auto"/>
        </w:rPr>
        <w:t>Cancer Res.</w:t>
      </w:r>
      <w:r w:rsidRPr="000C4640">
        <w:rPr>
          <w:color w:val="auto"/>
        </w:rPr>
        <w:t xml:space="preserve"> </w:t>
      </w:r>
      <w:r w:rsidRPr="000C4640">
        <w:rPr>
          <w:b/>
          <w:bCs/>
          <w:color w:val="auto"/>
        </w:rPr>
        <w:t>2003</w:t>
      </w:r>
      <w:r w:rsidRPr="000C4640">
        <w:rPr>
          <w:bCs/>
          <w:color w:val="auto"/>
        </w:rPr>
        <w:t xml:space="preserve">, </w:t>
      </w:r>
      <w:r w:rsidRPr="000C4640">
        <w:rPr>
          <w:bCs/>
          <w:i/>
          <w:color w:val="auto"/>
        </w:rPr>
        <w:t>63</w:t>
      </w:r>
      <w:r w:rsidRPr="000C4640">
        <w:rPr>
          <w:bCs/>
          <w:color w:val="auto"/>
        </w:rPr>
        <w:t>, 5821–5828</w:t>
      </w:r>
      <w:r w:rsidRPr="000C4640">
        <w:rPr>
          <w:color w:val="auto"/>
        </w:rPr>
        <w:t>.</w:t>
      </w:r>
    </w:p>
    <w:p w14:paraId="63712710"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Chang, J.C. Cancer stem cells: Role in tumor growth, recurrence, metastasis, and treatment resistance. </w:t>
      </w:r>
      <w:r w:rsidRPr="000C4640">
        <w:rPr>
          <w:i/>
          <w:iCs/>
          <w:color w:val="auto"/>
        </w:rPr>
        <w:t xml:space="preserve">Medicine </w:t>
      </w:r>
      <w:r w:rsidRPr="000C4640">
        <w:rPr>
          <w:b/>
          <w:bCs/>
          <w:color w:val="auto"/>
        </w:rPr>
        <w:t>2016</w:t>
      </w:r>
      <w:r w:rsidRPr="000C4640">
        <w:rPr>
          <w:color w:val="auto"/>
        </w:rPr>
        <w:t xml:space="preserve">, </w:t>
      </w:r>
      <w:r w:rsidRPr="000C4640">
        <w:rPr>
          <w:i/>
          <w:iCs/>
          <w:color w:val="auto"/>
        </w:rPr>
        <w:t>95</w:t>
      </w:r>
      <w:r w:rsidRPr="000C4640">
        <w:rPr>
          <w:color w:val="auto"/>
        </w:rPr>
        <w:t>, S20–S25.</w:t>
      </w:r>
    </w:p>
    <w:p w14:paraId="06F48B06"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Smith, L.M.; </w:t>
      </w:r>
      <w:proofErr w:type="spellStart"/>
      <w:r w:rsidRPr="000C4640">
        <w:rPr>
          <w:color w:val="auto"/>
        </w:rPr>
        <w:t>Nesterova</w:t>
      </w:r>
      <w:proofErr w:type="spellEnd"/>
      <w:r w:rsidRPr="000C4640">
        <w:rPr>
          <w:color w:val="auto"/>
        </w:rPr>
        <w:t xml:space="preserve">, A.; Ryan, M.C.; </w:t>
      </w:r>
      <w:proofErr w:type="spellStart"/>
      <w:r w:rsidRPr="000C4640">
        <w:rPr>
          <w:color w:val="auto"/>
        </w:rPr>
        <w:t>Duniho</w:t>
      </w:r>
      <w:proofErr w:type="spellEnd"/>
      <w:r w:rsidRPr="000C4640">
        <w:rPr>
          <w:color w:val="auto"/>
        </w:rPr>
        <w:t xml:space="preserve">, S.; Jonas, M.; Anderson, M.; </w:t>
      </w:r>
      <w:proofErr w:type="spellStart"/>
      <w:r w:rsidRPr="000C4640">
        <w:rPr>
          <w:color w:val="auto"/>
        </w:rPr>
        <w:t>Zabinski</w:t>
      </w:r>
      <w:proofErr w:type="spellEnd"/>
      <w:r w:rsidRPr="000C4640">
        <w:rPr>
          <w:color w:val="auto"/>
        </w:rPr>
        <w:t xml:space="preserve">, R.F.; Sutherland, M.K.; Gerber, H.-P.; Van Orden, K.L.; et al. CD133/prominin-1 is a potential therapeutic target for antibody-drug conjugates in hepatocellular and gastric cancers. </w:t>
      </w:r>
      <w:r w:rsidRPr="000C4640">
        <w:rPr>
          <w:i/>
          <w:iCs/>
          <w:color w:val="auto"/>
        </w:rPr>
        <w:t>Br. J. Cancer</w:t>
      </w:r>
      <w:r w:rsidRPr="000C4640">
        <w:rPr>
          <w:color w:val="auto"/>
        </w:rPr>
        <w:t xml:space="preserve"> </w:t>
      </w:r>
      <w:r w:rsidRPr="000C4640">
        <w:rPr>
          <w:b/>
          <w:bCs/>
          <w:color w:val="auto"/>
        </w:rPr>
        <w:t>2008</w:t>
      </w:r>
      <w:r w:rsidRPr="000C4640">
        <w:rPr>
          <w:bCs/>
          <w:color w:val="auto"/>
        </w:rPr>
        <w:t xml:space="preserve">, </w:t>
      </w:r>
      <w:r w:rsidRPr="000C4640">
        <w:rPr>
          <w:bCs/>
          <w:i/>
          <w:color w:val="auto"/>
        </w:rPr>
        <w:t>99</w:t>
      </w:r>
      <w:r w:rsidRPr="000C4640">
        <w:rPr>
          <w:bCs/>
          <w:color w:val="auto"/>
        </w:rPr>
        <w:t>, 100–109</w:t>
      </w:r>
      <w:r w:rsidRPr="000C4640">
        <w:rPr>
          <w:color w:val="auto"/>
        </w:rPr>
        <w:t>.</w:t>
      </w:r>
    </w:p>
    <w:p w14:paraId="6E862278"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lastRenderedPageBreak/>
        <w:t xml:space="preserve">Barker, N.; Ridgway, R.A.; van Es, J.H.; van de </w:t>
      </w:r>
      <w:proofErr w:type="spellStart"/>
      <w:r w:rsidRPr="000C4640">
        <w:rPr>
          <w:color w:val="auto"/>
        </w:rPr>
        <w:t>Wetering</w:t>
      </w:r>
      <w:proofErr w:type="spellEnd"/>
      <w:r w:rsidRPr="000C4640">
        <w:rPr>
          <w:color w:val="auto"/>
        </w:rPr>
        <w:t xml:space="preserve">, M.; </w:t>
      </w:r>
      <w:proofErr w:type="spellStart"/>
      <w:r w:rsidRPr="000C4640">
        <w:rPr>
          <w:color w:val="auto"/>
        </w:rPr>
        <w:t>Begthel</w:t>
      </w:r>
      <w:proofErr w:type="spellEnd"/>
      <w:r w:rsidRPr="000C4640">
        <w:rPr>
          <w:color w:val="auto"/>
        </w:rPr>
        <w:t xml:space="preserve">, H.; van den Born, M.; </w:t>
      </w:r>
      <w:proofErr w:type="spellStart"/>
      <w:r w:rsidRPr="000C4640">
        <w:rPr>
          <w:color w:val="auto"/>
        </w:rPr>
        <w:t>Danenberg</w:t>
      </w:r>
      <w:proofErr w:type="spellEnd"/>
      <w:r w:rsidRPr="000C4640">
        <w:rPr>
          <w:color w:val="auto"/>
        </w:rPr>
        <w:t xml:space="preserve">, E.; Clarke, A.R.; Sansom, O.J.; </w:t>
      </w:r>
      <w:proofErr w:type="spellStart"/>
      <w:r w:rsidRPr="000C4640">
        <w:rPr>
          <w:color w:val="auto"/>
        </w:rPr>
        <w:t>Clevers</w:t>
      </w:r>
      <w:proofErr w:type="spellEnd"/>
      <w:r w:rsidRPr="000C4640">
        <w:rPr>
          <w:color w:val="auto"/>
        </w:rPr>
        <w:t xml:space="preserve">, H. Crypt stem cells as the cells-of-origin of intestinal cancer. </w:t>
      </w:r>
      <w:r w:rsidRPr="000C4640">
        <w:rPr>
          <w:i/>
          <w:iCs/>
          <w:color w:val="auto"/>
        </w:rPr>
        <w:t>Nature</w:t>
      </w:r>
      <w:r w:rsidRPr="000C4640">
        <w:rPr>
          <w:color w:val="auto"/>
        </w:rPr>
        <w:t xml:space="preserve"> </w:t>
      </w:r>
      <w:r w:rsidRPr="000C4640">
        <w:rPr>
          <w:b/>
          <w:bCs/>
          <w:color w:val="auto"/>
        </w:rPr>
        <w:t>2009</w:t>
      </w:r>
      <w:r w:rsidRPr="000C4640">
        <w:rPr>
          <w:bCs/>
          <w:color w:val="auto"/>
        </w:rPr>
        <w:t xml:space="preserve">, </w:t>
      </w:r>
      <w:r w:rsidRPr="000C4640">
        <w:rPr>
          <w:bCs/>
          <w:i/>
          <w:color w:val="auto"/>
        </w:rPr>
        <w:t>457</w:t>
      </w:r>
      <w:r w:rsidRPr="000C4640">
        <w:rPr>
          <w:bCs/>
          <w:color w:val="auto"/>
        </w:rPr>
        <w:t>, 608–611</w:t>
      </w:r>
      <w:r w:rsidRPr="000C4640">
        <w:rPr>
          <w:color w:val="auto"/>
        </w:rPr>
        <w:t>.</w:t>
      </w:r>
    </w:p>
    <w:p w14:paraId="2AE545C3"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Schepers</w:t>
      </w:r>
      <w:proofErr w:type="spellEnd"/>
      <w:r w:rsidRPr="000C4640">
        <w:rPr>
          <w:color w:val="auto"/>
        </w:rPr>
        <w:t xml:space="preserve">, A.G.; </w:t>
      </w:r>
      <w:proofErr w:type="spellStart"/>
      <w:r w:rsidRPr="000C4640">
        <w:rPr>
          <w:color w:val="auto"/>
        </w:rPr>
        <w:t>Snippert</w:t>
      </w:r>
      <w:proofErr w:type="spellEnd"/>
      <w:r w:rsidRPr="000C4640">
        <w:rPr>
          <w:color w:val="auto"/>
        </w:rPr>
        <w:t xml:space="preserve">, H.J.; </w:t>
      </w:r>
      <w:proofErr w:type="spellStart"/>
      <w:r w:rsidRPr="000C4640">
        <w:rPr>
          <w:color w:val="auto"/>
        </w:rPr>
        <w:t>Stange</w:t>
      </w:r>
      <w:proofErr w:type="spellEnd"/>
      <w:r w:rsidRPr="000C4640">
        <w:rPr>
          <w:color w:val="auto"/>
        </w:rPr>
        <w:t xml:space="preserve">, D.E.; van den Born, M.; van Es, J.H.; van de </w:t>
      </w:r>
      <w:proofErr w:type="spellStart"/>
      <w:r w:rsidRPr="000C4640">
        <w:rPr>
          <w:color w:val="auto"/>
        </w:rPr>
        <w:t>Wetering</w:t>
      </w:r>
      <w:proofErr w:type="spellEnd"/>
      <w:r w:rsidRPr="000C4640">
        <w:rPr>
          <w:color w:val="auto"/>
        </w:rPr>
        <w:t xml:space="preserve">, M.; </w:t>
      </w:r>
      <w:proofErr w:type="spellStart"/>
      <w:r w:rsidRPr="000C4640">
        <w:rPr>
          <w:color w:val="auto"/>
        </w:rPr>
        <w:t>Clevers</w:t>
      </w:r>
      <w:proofErr w:type="spellEnd"/>
      <w:r w:rsidRPr="000C4640">
        <w:rPr>
          <w:color w:val="auto"/>
        </w:rPr>
        <w:t xml:space="preserve">, H. Lineage Tracing Reveals Lgr5+ Stem Cell Activity in Mouse Intestinal Adenomas. </w:t>
      </w:r>
      <w:r w:rsidRPr="000C4640">
        <w:rPr>
          <w:i/>
          <w:iCs/>
          <w:color w:val="auto"/>
        </w:rPr>
        <w:t>Science</w:t>
      </w:r>
      <w:r w:rsidRPr="000C4640">
        <w:rPr>
          <w:color w:val="auto"/>
        </w:rPr>
        <w:t xml:space="preserve"> </w:t>
      </w:r>
      <w:r w:rsidRPr="000C4640">
        <w:rPr>
          <w:b/>
          <w:bCs/>
          <w:color w:val="auto"/>
        </w:rPr>
        <w:t>2012</w:t>
      </w:r>
      <w:r w:rsidRPr="000C4640">
        <w:rPr>
          <w:bCs/>
          <w:color w:val="auto"/>
        </w:rPr>
        <w:t xml:space="preserve">, </w:t>
      </w:r>
      <w:r w:rsidRPr="000C4640">
        <w:rPr>
          <w:bCs/>
          <w:i/>
          <w:color w:val="auto"/>
        </w:rPr>
        <w:t>337</w:t>
      </w:r>
      <w:r w:rsidRPr="000C4640">
        <w:rPr>
          <w:bCs/>
          <w:color w:val="auto"/>
        </w:rPr>
        <w:t>, 730–735</w:t>
      </w:r>
      <w:r w:rsidRPr="000C4640">
        <w:rPr>
          <w:color w:val="auto"/>
        </w:rPr>
        <w:t>.</w:t>
      </w:r>
    </w:p>
    <w:p w14:paraId="38B22088"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Baker, A.-M.; Graham, T.A.; Elia, G.; Wright, N.A.; Rodriguez-Justo, M. Characterization of LGR5 stem cells in colorectal adenomas and carcinomas. </w:t>
      </w:r>
      <w:r w:rsidRPr="000C4640">
        <w:rPr>
          <w:i/>
          <w:iCs/>
          <w:color w:val="auto"/>
        </w:rPr>
        <w:t>Sci. Rep.</w:t>
      </w:r>
      <w:r w:rsidRPr="000C4640">
        <w:rPr>
          <w:color w:val="auto"/>
        </w:rPr>
        <w:t xml:space="preserve"> </w:t>
      </w:r>
      <w:r w:rsidRPr="000C4640">
        <w:rPr>
          <w:b/>
          <w:bCs/>
          <w:color w:val="auto"/>
        </w:rPr>
        <w:t>2015</w:t>
      </w:r>
      <w:r w:rsidRPr="000C4640">
        <w:rPr>
          <w:bCs/>
          <w:color w:val="auto"/>
        </w:rPr>
        <w:t xml:space="preserve">, </w:t>
      </w:r>
      <w:r w:rsidRPr="000C4640">
        <w:rPr>
          <w:bCs/>
          <w:i/>
          <w:color w:val="auto"/>
        </w:rPr>
        <w:t>5</w:t>
      </w:r>
      <w:r w:rsidRPr="000C4640">
        <w:rPr>
          <w:bCs/>
          <w:color w:val="auto"/>
        </w:rPr>
        <w:t>, 8654</w:t>
      </w:r>
      <w:r w:rsidRPr="000C4640">
        <w:rPr>
          <w:color w:val="auto"/>
        </w:rPr>
        <w:t>.</w:t>
      </w:r>
    </w:p>
    <w:p w14:paraId="2496E151"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Barker, N.; van Es, J.H.; </w:t>
      </w:r>
      <w:proofErr w:type="spellStart"/>
      <w:r w:rsidRPr="000C4640">
        <w:rPr>
          <w:color w:val="auto"/>
        </w:rPr>
        <w:t>Kuipers</w:t>
      </w:r>
      <w:proofErr w:type="spellEnd"/>
      <w:r w:rsidRPr="000C4640">
        <w:rPr>
          <w:color w:val="auto"/>
        </w:rPr>
        <w:t xml:space="preserve">, J.; </w:t>
      </w:r>
      <w:proofErr w:type="spellStart"/>
      <w:r w:rsidRPr="000C4640">
        <w:rPr>
          <w:color w:val="auto"/>
        </w:rPr>
        <w:t>Kujala</w:t>
      </w:r>
      <w:proofErr w:type="spellEnd"/>
      <w:r w:rsidRPr="000C4640">
        <w:rPr>
          <w:color w:val="auto"/>
        </w:rPr>
        <w:t xml:space="preserve">, P.; van den Born, M.; </w:t>
      </w:r>
      <w:proofErr w:type="spellStart"/>
      <w:r w:rsidRPr="000C4640">
        <w:rPr>
          <w:color w:val="auto"/>
        </w:rPr>
        <w:t>Cozijnsen</w:t>
      </w:r>
      <w:proofErr w:type="spellEnd"/>
      <w:r w:rsidRPr="000C4640">
        <w:rPr>
          <w:color w:val="auto"/>
        </w:rPr>
        <w:t xml:space="preserve">, M.; </w:t>
      </w:r>
      <w:proofErr w:type="spellStart"/>
      <w:r w:rsidRPr="000C4640">
        <w:rPr>
          <w:color w:val="auto"/>
        </w:rPr>
        <w:t>Haegebarth</w:t>
      </w:r>
      <w:proofErr w:type="spellEnd"/>
      <w:r w:rsidRPr="000C4640">
        <w:rPr>
          <w:color w:val="auto"/>
        </w:rPr>
        <w:t xml:space="preserve">, A.; </w:t>
      </w:r>
      <w:proofErr w:type="spellStart"/>
      <w:r w:rsidRPr="000C4640">
        <w:rPr>
          <w:color w:val="auto"/>
        </w:rPr>
        <w:t>Korving</w:t>
      </w:r>
      <w:proofErr w:type="spellEnd"/>
      <w:r w:rsidRPr="000C4640">
        <w:rPr>
          <w:color w:val="auto"/>
        </w:rPr>
        <w:t xml:space="preserve">, J.; </w:t>
      </w:r>
      <w:proofErr w:type="spellStart"/>
      <w:r w:rsidRPr="000C4640">
        <w:rPr>
          <w:color w:val="auto"/>
        </w:rPr>
        <w:t>Begthel</w:t>
      </w:r>
      <w:proofErr w:type="spellEnd"/>
      <w:r w:rsidRPr="000C4640">
        <w:rPr>
          <w:color w:val="auto"/>
        </w:rPr>
        <w:t xml:space="preserve">, H.; Peters, P.J.; et al. Identification of stem cells in small intestine and colon by marker gene Lgr5. </w:t>
      </w:r>
      <w:r w:rsidRPr="000C4640">
        <w:rPr>
          <w:i/>
          <w:iCs/>
          <w:color w:val="auto"/>
        </w:rPr>
        <w:t>Nature</w:t>
      </w:r>
      <w:r w:rsidRPr="000C4640">
        <w:rPr>
          <w:color w:val="auto"/>
        </w:rPr>
        <w:t xml:space="preserve"> </w:t>
      </w:r>
      <w:r w:rsidRPr="000C4640">
        <w:rPr>
          <w:b/>
          <w:bCs/>
          <w:color w:val="auto"/>
        </w:rPr>
        <w:t>2007</w:t>
      </w:r>
      <w:r w:rsidRPr="000C4640">
        <w:rPr>
          <w:bCs/>
          <w:color w:val="auto"/>
        </w:rPr>
        <w:t xml:space="preserve">, </w:t>
      </w:r>
      <w:r w:rsidRPr="000C4640">
        <w:rPr>
          <w:bCs/>
          <w:i/>
          <w:color w:val="auto"/>
        </w:rPr>
        <w:t>449</w:t>
      </w:r>
      <w:r w:rsidRPr="000C4640">
        <w:rPr>
          <w:bCs/>
          <w:color w:val="auto"/>
        </w:rPr>
        <w:t>, 1003–1007</w:t>
      </w:r>
      <w:r w:rsidRPr="000C4640">
        <w:rPr>
          <w:color w:val="auto"/>
        </w:rPr>
        <w:t>.</w:t>
      </w:r>
    </w:p>
    <w:p w14:paraId="4B4EA715"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Kemper, K.; </w:t>
      </w:r>
      <w:proofErr w:type="spellStart"/>
      <w:r w:rsidRPr="000C4640">
        <w:rPr>
          <w:color w:val="auto"/>
        </w:rPr>
        <w:t>Grandela</w:t>
      </w:r>
      <w:proofErr w:type="spellEnd"/>
      <w:r w:rsidRPr="000C4640">
        <w:rPr>
          <w:color w:val="auto"/>
        </w:rPr>
        <w:t xml:space="preserve">, C.; </w:t>
      </w:r>
      <w:proofErr w:type="spellStart"/>
      <w:r w:rsidRPr="000C4640">
        <w:rPr>
          <w:color w:val="auto"/>
        </w:rPr>
        <w:t>Medema</w:t>
      </w:r>
      <w:proofErr w:type="spellEnd"/>
      <w:r w:rsidRPr="000C4640">
        <w:rPr>
          <w:color w:val="auto"/>
        </w:rPr>
        <w:t xml:space="preserve">, J.P. Molecular identification and targeting of colorectal cancer stem cells. </w:t>
      </w:r>
      <w:proofErr w:type="spellStart"/>
      <w:r w:rsidRPr="000C4640">
        <w:rPr>
          <w:i/>
          <w:iCs/>
          <w:color w:val="auto"/>
        </w:rPr>
        <w:t>Oncotarget</w:t>
      </w:r>
      <w:proofErr w:type="spellEnd"/>
      <w:r w:rsidRPr="000C4640">
        <w:rPr>
          <w:color w:val="auto"/>
        </w:rPr>
        <w:t xml:space="preserve"> </w:t>
      </w:r>
      <w:r w:rsidRPr="000C4640">
        <w:rPr>
          <w:b/>
          <w:bCs/>
          <w:color w:val="auto"/>
        </w:rPr>
        <w:t>2010</w:t>
      </w:r>
      <w:r w:rsidRPr="000C4640">
        <w:rPr>
          <w:bCs/>
          <w:color w:val="auto"/>
        </w:rPr>
        <w:t xml:space="preserve">, </w:t>
      </w:r>
      <w:r w:rsidRPr="000C4640">
        <w:rPr>
          <w:bCs/>
          <w:i/>
          <w:color w:val="auto"/>
        </w:rPr>
        <w:t>1</w:t>
      </w:r>
      <w:r w:rsidRPr="000C4640">
        <w:rPr>
          <w:bCs/>
          <w:color w:val="auto"/>
        </w:rPr>
        <w:t>, 387–395</w:t>
      </w:r>
      <w:r w:rsidRPr="000C4640">
        <w:rPr>
          <w:color w:val="auto"/>
        </w:rPr>
        <w:t>.</w:t>
      </w:r>
    </w:p>
    <w:p w14:paraId="236CB57C"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Fan, X.-S.; Wu, H.-Y.; Yu, H.-P.; Zhou, Q.; Zhang, Y.-F.; Huang, Q. Expression of Lgr5 in human colorectal carcinogenesis and its potential correlation with β-catenin. </w:t>
      </w:r>
      <w:r w:rsidRPr="000C4640">
        <w:rPr>
          <w:i/>
          <w:iCs/>
          <w:color w:val="auto"/>
        </w:rPr>
        <w:t>Int. J. Colorectal Dis.</w:t>
      </w:r>
      <w:r w:rsidRPr="000C4640">
        <w:rPr>
          <w:color w:val="auto"/>
        </w:rPr>
        <w:t xml:space="preserve"> </w:t>
      </w:r>
      <w:r w:rsidRPr="000C4640">
        <w:rPr>
          <w:b/>
          <w:bCs/>
          <w:color w:val="auto"/>
        </w:rPr>
        <w:t>2010</w:t>
      </w:r>
      <w:r w:rsidRPr="000C4640">
        <w:rPr>
          <w:bCs/>
          <w:color w:val="auto"/>
        </w:rPr>
        <w:t xml:space="preserve">, </w:t>
      </w:r>
      <w:r w:rsidRPr="000C4640">
        <w:rPr>
          <w:bCs/>
          <w:i/>
          <w:color w:val="auto"/>
        </w:rPr>
        <w:t>25</w:t>
      </w:r>
      <w:r w:rsidRPr="000C4640">
        <w:rPr>
          <w:bCs/>
          <w:color w:val="auto"/>
        </w:rPr>
        <w:t>, 583–590</w:t>
      </w:r>
      <w:r w:rsidRPr="000C4640">
        <w:rPr>
          <w:color w:val="auto"/>
        </w:rPr>
        <w:t>.</w:t>
      </w:r>
    </w:p>
    <w:p w14:paraId="1C7B1C42"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Takeda, K.; Kinoshita, I.; Shimizu, Y.; </w:t>
      </w:r>
      <w:proofErr w:type="spellStart"/>
      <w:r w:rsidRPr="000C4640">
        <w:rPr>
          <w:color w:val="auto"/>
        </w:rPr>
        <w:t>Matsuno</w:t>
      </w:r>
      <w:proofErr w:type="spellEnd"/>
      <w:r w:rsidRPr="000C4640">
        <w:rPr>
          <w:color w:val="auto"/>
        </w:rPr>
        <w:t xml:space="preserve">, Y.; </w:t>
      </w:r>
      <w:proofErr w:type="spellStart"/>
      <w:r w:rsidRPr="000C4640">
        <w:rPr>
          <w:color w:val="auto"/>
        </w:rPr>
        <w:t>Shichinohe</w:t>
      </w:r>
      <w:proofErr w:type="spellEnd"/>
      <w:r w:rsidRPr="000C4640">
        <w:rPr>
          <w:color w:val="auto"/>
        </w:rPr>
        <w:t xml:space="preserve">, T.; </w:t>
      </w:r>
      <w:proofErr w:type="spellStart"/>
      <w:r w:rsidRPr="000C4640">
        <w:rPr>
          <w:color w:val="auto"/>
        </w:rPr>
        <w:t>Dosaka</w:t>
      </w:r>
      <w:proofErr w:type="spellEnd"/>
      <w:r w:rsidRPr="000C4640">
        <w:rPr>
          <w:color w:val="auto"/>
        </w:rPr>
        <w:t xml:space="preserve">-Akita, H. Expression of LGR5, an intestinal stem cell marker, during each stage of colorectal tumorigenesis. </w:t>
      </w:r>
      <w:r w:rsidRPr="000C4640">
        <w:rPr>
          <w:i/>
          <w:iCs/>
          <w:color w:val="auto"/>
        </w:rPr>
        <w:t>Anticancer Res.</w:t>
      </w:r>
      <w:r w:rsidRPr="000C4640">
        <w:rPr>
          <w:color w:val="auto"/>
        </w:rPr>
        <w:t xml:space="preserve"> </w:t>
      </w:r>
      <w:r w:rsidRPr="000C4640">
        <w:rPr>
          <w:b/>
          <w:bCs/>
          <w:color w:val="auto"/>
        </w:rPr>
        <w:t>2011</w:t>
      </w:r>
      <w:r w:rsidRPr="000C4640">
        <w:rPr>
          <w:bCs/>
          <w:color w:val="auto"/>
        </w:rPr>
        <w:t xml:space="preserve">, </w:t>
      </w:r>
      <w:r w:rsidRPr="000C4640">
        <w:rPr>
          <w:bCs/>
          <w:i/>
          <w:color w:val="auto"/>
        </w:rPr>
        <w:t>31</w:t>
      </w:r>
      <w:r w:rsidRPr="000C4640">
        <w:rPr>
          <w:bCs/>
          <w:color w:val="auto"/>
        </w:rPr>
        <w:t>, 263–270</w:t>
      </w:r>
      <w:r w:rsidRPr="000C4640">
        <w:rPr>
          <w:color w:val="auto"/>
        </w:rPr>
        <w:t>.</w:t>
      </w:r>
    </w:p>
    <w:p w14:paraId="39F7CB05"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Shimokawa</w:t>
      </w:r>
      <w:proofErr w:type="spellEnd"/>
      <w:r w:rsidRPr="000C4640">
        <w:rPr>
          <w:color w:val="auto"/>
        </w:rPr>
        <w:t xml:space="preserve">, M.; </w:t>
      </w:r>
      <w:proofErr w:type="spellStart"/>
      <w:r w:rsidRPr="000C4640">
        <w:rPr>
          <w:color w:val="auto"/>
        </w:rPr>
        <w:t>Ohta</w:t>
      </w:r>
      <w:proofErr w:type="spellEnd"/>
      <w:r w:rsidRPr="000C4640">
        <w:rPr>
          <w:color w:val="auto"/>
        </w:rPr>
        <w:t xml:space="preserve">, Y.; Nishikori, S.; </w:t>
      </w:r>
      <w:proofErr w:type="spellStart"/>
      <w:r w:rsidRPr="000C4640">
        <w:rPr>
          <w:color w:val="auto"/>
        </w:rPr>
        <w:t>Matano</w:t>
      </w:r>
      <w:proofErr w:type="spellEnd"/>
      <w:r w:rsidRPr="000C4640">
        <w:rPr>
          <w:color w:val="auto"/>
        </w:rPr>
        <w:t xml:space="preserve">, M.; Takano, A.; </w:t>
      </w:r>
      <w:proofErr w:type="spellStart"/>
      <w:r w:rsidRPr="000C4640">
        <w:rPr>
          <w:color w:val="auto"/>
        </w:rPr>
        <w:t>Fujii</w:t>
      </w:r>
      <w:proofErr w:type="spellEnd"/>
      <w:r w:rsidRPr="000C4640">
        <w:rPr>
          <w:color w:val="auto"/>
        </w:rPr>
        <w:t xml:space="preserve">, M.; Date, S.; Sugimoto, S.; Kanai, T.; Sato, T. Visualization and targeting of LGR5+ human colon cancer stem cells. </w:t>
      </w:r>
      <w:r w:rsidRPr="000C4640">
        <w:rPr>
          <w:i/>
          <w:iCs/>
          <w:color w:val="auto"/>
        </w:rPr>
        <w:t>Nature</w:t>
      </w:r>
      <w:r w:rsidRPr="000C4640">
        <w:rPr>
          <w:color w:val="auto"/>
        </w:rPr>
        <w:t xml:space="preserve"> </w:t>
      </w:r>
      <w:r w:rsidRPr="000C4640">
        <w:rPr>
          <w:b/>
          <w:bCs/>
          <w:color w:val="auto"/>
        </w:rPr>
        <w:t>2017</w:t>
      </w:r>
      <w:r w:rsidRPr="000C4640">
        <w:rPr>
          <w:bCs/>
          <w:color w:val="auto"/>
        </w:rPr>
        <w:t xml:space="preserve">, </w:t>
      </w:r>
      <w:r w:rsidRPr="000C4640">
        <w:rPr>
          <w:bCs/>
          <w:i/>
          <w:color w:val="auto"/>
        </w:rPr>
        <w:t>545</w:t>
      </w:r>
      <w:r w:rsidRPr="000C4640">
        <w:rPr>
          <w:bCs/>
          <w:color w:val="auto"/>
        </w:rPr>
        <w:t>, 187–192</w:t>
      </w:r>
      <w:r w:rsidRPr="000C4640">
        <w:rPr>
          <w:color w:val="auto"/>
        </w:rPr>
        <w:t>.</w:t>
      </w:r>
    </w:p>
    <w:p w14:paraId="72345DBF"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Gong, X.; </w:t>
      </w:r>
      <w:proofErr w:type="spellStart"/>
      <w:r w:rsidRPr="000C4640">
        <w:rPr>
          <w:color w:val="auto"/>
        </w:rPr>
        <w:t>Azhdarinia</w:t>
      </w:r>
      <w:proofErr w:type="spellEnd"/>
      <w:r w:rsidRPr="000C4640">
        <w:rPr>
          <w:color w:val="auto"/>
        </w:rPr>
        <w:t xml:space="preserve">, A.; Ghosh, S.C.; </w:t>
      </w:r>
      <w:proofErr w:type="spellStart"/>
      <w:r w:rsidRPr="000C4640">
        <w:rPr>
          <w:color w:val="auto"/>
        </w:rPr>
        <w:t>Xiong</w:t>
      </w:r>
      <w:proofErr w:type="spellEnd"/>
      <w:r w:rsidRPr="000C4640">
        <w:rPr>
          <w:color w:val="auto"/>
        </w:rPr>
        <w:t xml:space="preserve">, W.; An, Z.; Liu, Q.; Carmon, K.S. LGR5-targeted antibody–drug conjugate eradicates gastrointestinal tumors and prevents recurrence. </w:t>
      </w:r>
      <w:r w:rsidRPr="000C4640">
        <w:rPr>
          <w:i/>
          <w:iCs/>
          <w:color w:val="auto"/>
        </w:rPr>
        <w:t xml:space="preserve">Mol. Cancer </w:t>
      </w:r>
      <w:proofErr w:type="spellStart"/>
      <w:r w:rsidRPr="000C4640">
        <w:rPr>
          <w:i/>
          <w:iCs/>
          <w:color w:val="auto"/>
        </w:rPr>
        <w:t>Ther</w:t>
      </w:r>
      <w:proofErr w:type="spellEnd"/>
      <w:r w:rsidRPr="000C4640">
        <w:rPr>
          <w:i/>
          <w:iCs/>
          <w:color w:val="auto"/>
        </w:rPr>
        <w:t>.</w:t>
      </w:r>
      <w:r w:rsidRPr="000C4640">
        <w:rPr>
          <w:color w:val="auto"/>
        </w:rPr>
        <w:t xml:space="preserve"> </w:t>
      </w:r>
      <w:r w:rsidRPr="000C4640">
        <w:rPr>
          <w:b/>
          <w:bCs/>
          <w:color w:val="auto"/>
        </w:rPr>
        <w:t>2016</w:t>
      </w:r>
      <w:r w:rsidRPr="000C4640">
        <w:rPr>
          <w:bCs/>
          <w:color w:val="auto"/>
        </w:rPr>
        <w:t xml:space="preserve">, </w:t>
      </w:r>
      <w:r w:rsidRPr="000C4640">
        <w:rPr>
          <w:bCs/>
          <w:i/>
          <w:color w:val="auto"/>
        </w:rPr>
        <w:t>15</w:t>
      </w:r>
      <w:r w:rsidRPr="000C4640">
        <w:rPr>
          <w:bCs/>
          <w:color w:val="auto"/>
        </w:rPr>
        <w:t>, 1580–1590</w:t>
      </w:r>
      <w:r w:rsidRPr="000C4640">
        <w:rPr>
          <w:color w:val="auto"/>
        </w:rPr>
        <w:t>.</w:t>
      </w:r>
    </w:p>
    <w:p w14:paraId="5DFD6DE8"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Junttila</w:t>
      </w:r>
      <w:proofErr w:type="spellEnd"/>
      <w:r w:rsidRPr="000C4640">
        <w:rPr>
          <w:color w:val="auto"/>
        </w:rPr>
        <w:t xml:space="preserve">, M.R.; Mao, W.; Wang, X.; Wang, B.-E.; Pham, T.; </w:t>
      </w:r>
      <w:proofErr w:type="spellStart"/>
      <w:r w:rsidRPr="000C4640">
        <w:rPr>
          <w:color w:val="auto"/>
        </w:rPr>
        <w:t>Flygare</w:t>
      </w:r>
      <w:proofErr w:type="spellEnd"/>
      <w:r w:rsidRPr="000C4640">
        <w:rPr>
          <w:color w:val="auto"/>
        </w:rPr>
        <w:t xml:space="preserve">, J.; Yu, S.-F.; Yee, S.; Goldenberg, D.; Fields, C. Targeting LGR5+ cells with an antibody-drug conjugate for the treatment of colon cancer. </w:t>
      </w:r>
      <w:r w:rsidRPr="000C4640">
        <w:rPr>
          <w:i/>
          <w:iCs/>
          <w:color w:val="auto"/>
        </w:rPr>
        <w:t>Sci. Transl. Med.</w:t>
      </w:r>
      <w:r w:rsidRPr="000C4640">
        <w:rPr>
          <w:color w:val="auto"/>
        </w:rPr>
        <w:t xml:space="preserve"> </w:t>
      </w:r>
      <w:r w:rsidRPr="000C4640">
        <w:rPr>
          <w:b/>
          <w:bCs/>
          <w:color w:val="auto"/>
        </w:rPr>
        <w:t>2015</w:t>
      </w:r>
      <w:r w:rsidRPr="000C4640">
        <w:rPr>
          <w:color w:val="auto"/>
        </w:rPr>
        <w:t xml:space="preserve">, </w:t>
      </w:r>
      <w:r w:rsidRPr="000C4640">
        <w:rPr>
          <w:i/>
          <w:iCs/>
          <w:color w:val="auto"/>
        </w:rPr>
        <w:t>7</w:t>
      </w:r>
      <w:r w:rsidRPr="000C4640">
        <w:rPr>
          <w:color w:val="auto"/>
        </w:rPr>
        <w:t>, 314ra186.</w:t>
      </w:r>
    </w:p>
    <w:p w14:paraId="5E6E517E"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Choi, J.W.; Kim, J.K.; Choi, M.; Kim, Y.R.; Yun, S.H. In vivo imaging of Lgr5-positive cell populations using confocal laser endomicroscopy during early colon tumorigenesis. </w:t>
      </w:r>
      <w:r w:rsidRPr="000C4640">
        <w:rPr>
          <w:i/>
          <w:iCs/>
          <w:color w:val="auto"/>
        </w:rPr>
        <w:t>Endoscopy</w:t>
      </w:r>
      <w:r w:rsidRPr="000C4640">
        <w:rPr>
          <w:color w:val="auto"/>
        </w:rPr>
        <w:t xml:space="preserve"> </w:t>
      </w:r>
      <w:r w:rsidRPr="000C4640">
        <w:rPr>
          <w:b/>
          <w:bCs/>
          <w:color w:val="auto"/>
        </w:rPr>
        <w:t>2014</w:t>
      </w:r>
      <w:r w:rsidRPr="000C4640">
        <w:rPr>
          <w:bCs/>
          <w:color w:val="auto"/>
        </w:rPr>
        <w:t xml:space="preserve">, </w:t>
      </w:r>
      <w:r w:rsidRPr="000C4640">
        <w:rPr>
          <w:bCs/>
          <w:i/>
          <w:color w:val="auto"/>
        </w:rPr>
        <w:t>46</w:t>
      </w:r>
      <w:r w:rsidRPr="000C4640">
        <w:rPr>
          <w:bCs/>
          <w:color w:val="auto"/>
        </w:rPr>
        <w:t>, 1110–1116</w:t>
      </w:r>
      <w:r w:rsidRPr="000C4640">
        <w:rPr>
          <w:color w:val="auto"/>
        </w:rPr>
        <w:t>.</w:t>
      </w:r>
    </w:p>
    <w:p w14:paraId="49394469"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Hodgkinson, N.; Kruger, C.A.; </w:t>
      </w:r>
      <w:proofErr w:type="spellStart"/>
      <w:r w:rsidRPr="000C4640">
        <w:rPr>
          <w:color w:val="auto"/>
        </w:rPr>
        <w:t>Abrahamse</w:t>
      </w:r>
      <w:proofErr w:type="spellEnd"/>
      <w:r w:rsidRPr="000C4640">
        <w:rPr>
          <w:color w:val="auto"/>
        </w:rPr>
        <w:t xml:space="preserve">, H. Targeted photodynamic therapy as potential treatment modality for the eradication of colon cancer and colon cancer stem cells. </w:t>
      </w:r>
      <w:r w:rsidRPr="000C4640">
        <w:rPr>
          <w:i/>
          <w:iCs/>
          <w:color w:val="auto"/>
        </w:rPr>
        <w:t>Tumor Biol.</w:t>
      </w:r>
      <w:r w:rsidRPr="000C4640">
        <w:rPr>
          <w:color w:val="auto"/>
        </w:rPr>
        <w:t xml:space="preserve"> </w:t>
      </w:r>
      <w:r w:rsidRPr="000C4640">
        <w:rPr>
          <w:b/>
          <w:bCs/>
          <w:color w:val="auto"/>
        </w:rPr>
        <w:t>2017</w:t>
      </w:r>
      <w:r w:rsidRPr="000C4640">
        <w:rPr>
          <w:bCs/>
          <w:color w:val="auto"/>
        </w:rPr>
        <w:t xml:space="preserve">, </w:t>
      </w:r>
      <w:r w:rsidRPr="000C4640">
        <w:rPr>
          <w:bCs/>
          <w:i/>
          <w:color w:val="auto"/>
        </w:rPr>
        <w:t>39</w:t>
      </w:r>
      <w:r w:rsidRPr="000C4640">
        <w:rPr>
          <w:bCs/>
          <w:color w:val="auto"/>
        </w:rPr>
        <w:t>, 1–17</w:t>
      </w:r>
      <w:r w:rsidRPr="000C4640">
        <w:rPr>
          <w:color w:val="auto"/>
        </w:rPr>
        <w:t>.</w:t>
      </w:r>
    </w:p>
    <w:p w14:paraId="350250BA"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Kim, Y.R.; Kim, J.K.; Choi, J.W. Fluorescent cell-selective ablation using an adaptive photodynamic method. </w:t>
      </w:r>
      <w:r w:rsidRPr="000C4640">
        <w:rPr>
          <w:i/>
          <w:iCs/>
          <w:color w:val="auto"/>
        </w:rPr>
        <w:t xml:space="preserve">Chem. </w:t>
      </w:r>
      <w:proofErr w:type="spellStart"/>
      <w:r w:rsidRPr="000C4640">
        <w:rPr>
          <w:i/>
          <w:iCs/>
          <w:color w:val="auto"/>
        </w:rPr>
        <w:t>Commun</w:t>
      </w:r>
      <w:proofErr w:type="spellEnd"/>
      <w:r w:rsidRPr="000C4640">
        <w:rPr>
          <w:i/>
          <w:iCs/>
          <w:color w:val="auto"/>
        </w:rPr>
        <w:t>.</w:t>
      </w:r>
      <w:r w:rsidRPr="000C4640">
        <w:rPr>
          <w:color w:val="auto"/>
        </w:rPr>
        <w:t xml:space="preserve"> </w:t>
      </w:r>
      <w:r w:rsidRPr="000C4640">
        <w:rPr>
          <w:b/>
          <w:bCs/>
          <w:color w:val="auto"/>
        </w:rPr>
        <w:t>2017</w:t>
      </w:r>
      <w:r w:rsidRPr="000C4640">
        <w:rPr>
          <w:bCs/>
          <w:color w:val="auto"/>
        </w:rPr>
        <w:t xml:space="preserve">, </w:t>
      </w:r>
      <w:r w:rsidRPr="000C4640">
        <w:rPr>
          <w:bCs/>
          <w:i/>
          <w:color w:val="auto"/>
        </w:rPr>
        <w:t>53</w:t>
      </w:r>
      <w:r w:rsidRPr="000C4640">
        <w:rPr>
          <w:bCs/>
          <w:color w:val="auto"/>
        </w:rPr>
        <w:t>, 12434–12437</w:t>
      </w:r>
      <w:r w:rsidRPr="000C4640">
        <w:rPr>
          <w:color w:val="auto"/>
        </w:rPr>
        <w:t>.</w:t>
      </w:r>
    </w:p>
    <w:p w14:paraId="34DFCE95"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Kim, Y.R.; </w:t>
      </w:r>
      <w:proofErr w:type="spellStart"/>
      <w:r w:rsidRPr="000C4640">
        <w:rPr>
          <w:color w:val="auto"/>
        </w:rPr>
        <w:t>Yoo</w:t>
      </w:r>
      <w:proofErr w:type="spellEnd"/>
      <w:r w:rsidRPr="000C4640">
        <w:rPr>
          <w:color w:val="auto"/>
        </w:rPr>
        <w:t xml:space="preserve">, J.K.; </w:t>
      </w:r>
      <w:proofErr w:type="spellStart"/>
      <w:r w:rsidRPr="000C4640">
        <w:rPr>
          <w:color w:val="auto"/>
        </w:rPr>
        <w:t>Jeong</w:t>
      </w:r>
      <w:proofErr w:type="spellEnd"/>
      <w:r w:rsidRPr="000C4640">
        <w:rPr>
          <w:color w:val="auto"/>
        </w:rPr>
        <w:t xml:space="preserve">, C.W.; Choi, J.W. Selective killing of circulating tumor cells prevents metastasis and extends survival. </w:t>
      </w:r>
      <w:r w:rsidRPr="000C4640">
        <w:rPr>
          <w:i/>
          <w:iCs/>
          <w:color w:val="auto"/>
        </w:rPr>
        <w:t xml:space="preserve">J. </w:t>
      </w:r>
      <w:proofErr w:type="spellStart"/>
      <w:r w:rsidRPr="000C4640">
        <w:rPr>
          <w:i/>
          <w:iCs/>
          <w:color w:val="auto"/>
        </w:rPr>
        <w:t>Hematol</w:t>
      </w:r>
      <w:proofErr w:type="spellEnd"/>
      <w:r w:rsidRPr="000C4640">
        <w:rPr>
          <w:i/>
          <w:iCs/>
          <w:color w:val="auto"/>
        </w:rPr>
        <w:t>. Oncol.</w:t>
      </w:r>
      <w:r w:rsidRPr="000C4640">
        <w:rPr>
          <w:color w:val="auto"/>
        </w:rPr>
        <w:t xml:space="preserve"> </w:t>
      </w:r>
      <w:r w:rsidRPr="000C4640">
        <w:rPr>
          <w:b/>
          <w:bCs/>
          <w:color w:val="auto"/>
        </w:rPr>
        <w:t>2018</w:t>
      </w:r>
      <w:r w:rsidRPr="000C4640">
        <w:rPr>
          <w:bCs/>
          <w:color w:val="auto"/>
        </w:rPr>
        <w:t xml:space="preserve">, </w:t>
      </w:r>
      <w:r w:rsidRPr="000C4640">
        <w:rPr>
          <w:bCs/>
          <w:i/>
          <w:color w:val="auto"/>
        </w:rPr>
        <w:t>11</w:t>
      </w:r>
      <w:r w:rsidRPr="000C4640">
        <w:rPr>
          <w:bCs/>
          <w:color w:val="auto"/>
        </w:rPr>
        <w:t>, 114</w:t>
      </w:r>
      <w:r w:rsidRPr="000C4640">
        <w:rPr>
          <w:color w:val="auto"/>
        </w:rPr>
        <w:t>.</w:t>
      </w:r>
    </w:p>
    <w:p w14:paraId="0904E9E6"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Parang, B.; Barrett, C.W.; Williams, C.S. AOM/DSS Model of Colitis-Associated Cancer. In </w:t>
      </w:r>
      <w:r w:rsidRPr="000C4640">
        <w:rPr>
          <w:i/>
          <w:iCs/>
          <w:color w:val="auto"/>
        </w:rPr>
        <w:t>Gastrointestinal Physiology and Diseases</w:t>
      </w:r>
      <w:r w:rsidRPr="000C4640">
        <w:rPr>
          <w:color w:val="auto"/>
        </w:rPr>
        <w:t>; Ivanov, A., Ed.; Methods in Molecular Biology; Humana Press: New York, NY, USA, 2016; Volume 1422, pp. 297–307.</w:t>
      </w:r>
    </w:p>
    <w:p w14:paraId="1C8DBFC6"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Tanaka, T.; Kohno, H.; Suzuki, R.; Yamada, Y.; </w:t>
      </w:r>
      <w:proofErr w:type="spellStart"/>
      <w:r w:rsidRPr="000C4640">
        <w:rPr>
          <w:color w:val="auto"/>
        </w:rPr>
        <w:t>Sugie</w:t>
      </w:r>
      <w:proofErr w:type="spellEnd"/>
      <w:r w:rsidRPr="000C4640">
        <w:rPr>
          <w:color w:val="auto"/>
        </w:rPr>
        <w:t xml:space="preserve">, S.; Mori, H. A novel inflammation-related mouse colon carcinogenesis model induced by azoxymethane and dextran sodium sulfate. </w:t>
      </w:r>
      <w:r w:rsidRPr="000C4640">
        <w:rPr>
          <w:i/>
          <w:iCs/>
          <w:color w:val="auto"/>
        </w:rPr>
        <w:t>Cancer Sci.</w:t>
      </w:r>
      <w:r w:rsidRPr="000C4640">
        <w:rPr>
          <w:color w:val="auto"/>
        </w:rPr>
        <w:t xml:space="preserve"> </w:t>
      </w:r>
      <w:r w:rsidRPr="000C4640">
        <w:rPr>
          <w:b/>
          <w:bCs/>
          <w:color w:val="auto"/>
        </w:rPr>
        <w:t>2003</w:t>
      </w:r>
      <w:r w:rsidRPr="000C4640">
        <w:rPr>
          <w:bCs/>
          <w:color w:val="auto"/>
        </w:rPr>
        <w:t xml:space="preserve">, </w:t>
      </w:r>
      <w:r w:rsidRPr="000C4640">
        <w:rPr>
          <w:bCs/>
          <w:i/>
          <w:color w:val="auto"/>
        </w:rPr>
        <w:t>94</w:t>
      </w:r>
      <w:r w:rsidRPr="000C4640">
        <w:rPr>
          <w:bCs/>
          <w:color w:val="auto"/>
        </w:rPr>
        <w:t>, 965–973</w:t>
      </w:r>
      <w:r w:rsidRPr="000C4640">
        <w:rPr>
          <w:color w:val="auto"/>
        </w:rPr>
        <w:t>.</w:t>
      </w:r>
    </w:p>
    <w:p w14:paraId="0502D0A5"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Brabletz</w:t>
      </w:r>
      <w:proofErr w:type="spellEnd"/>
      <w:r w:rsidRPr="000C4640">
        <w:rPr>
          <w:color w:val="auto"/>
        </w:rPr>
        <w:t xml:space="preserve">, T.; Jung, A.; </w:t>
      </w:r>
      <w:proofErr w:type="spellStart"/>
      <w:r w:rsidRPr="000C4640">
        <w:rPr>
          <w:color w:val="auto"/>
        </w:rPr>
        <w:t>Spaderna</w:t>
      </w:r>
      <w:proofErr w:type="spellEnd"/>
      <w:r w:rsidRPr="000C4640">
        <w:rPr>
          <w:color w:val="auto"/>
        </w:rPr>
        <w:t xml:space="preserve">, S.; </w:t>
      </w:r>
      <w:proofErr w:type="spellStart"/>
      <w:r w:rsidRPr="000C4640">
        <w:rPr>
          <w:color w:val="auto"/>
        </w:rPr>
        <w:t>Hlubek</w:t>
      </w:r>
      <w:proofErr w:type="spellEnd"/>
      <w:r w:rsidRPr="000C4640">
        <w:rPr>
          <w:color w:val="auto"/>
        </w:rPr>
        <w:t xml:space="preserve">, F.; Kirchner, T. Opinion: Migrating cancer stem cells—An integrated concept of malignant </w:t>
      </w:r>
      <w:proofErr w:type="spellStart"/>
      <w:r w:rsidRPr="000C4640">
        <w:rPr>
          <w:color w:val="auto"/>
        </w:rPr>
        <w:t>tumour</w:t>
      </w:r>
      <w:proofErr w:type="spellEnd"/>
      <w:r w:rsidRPr="000C4640">
        <w:rPr>
          <w:color w:val="auto"/>
        </w:rPr>
        <w:t xml:space="preserve"> progression. </w:t>
      </w:r>
      <w:r w:rsidRPr="000C4640">
        <w:rPr>
          <w:i/>
          <w:iCs/>
          <w:color w:val="auto"/>
        </w:rPr>
        <w:t>Nat. Rev. Cancer</w:t>
      </w:r>
      <w:r w:rsidRPr="000C4640">
        <w:rPr>
          <w:color w:val="auto"/>
        </w:rPr>
        <w:t xml:space="preserve"> </w:t>
      </w:r>
      <w:r w:rsidRPr="000C4640">
        <w:rPr>
          <w:b/>
          <w:bCs/>
          <w:color w:val="auto"/>
        </w:rPr>
        <w:t>2005</w:t>
      </w:r>
      <w:r w:rsidRPr="000C4640">
        <w:rPr>
          <w:bCs/>
          <w:color w:val="auto"/>
        </w:rPr>
        <w:t xml:space="preserve">, </w:t>
      </w:r>
      <w:r w:rsidRPr="000C4640">
        <w:rPr>
          <w:bCs/>
          <w:i/>
          <w:color w:val="auto"/>
        </w:rPr>
        <w:t>5</w:t>
      </w:r>
      <w:r w:rsidRPr="000C4640">
        <w:rPr>
          <w:bCs/>
          <w:color w:val="auto"/>
        </w:rPr>
        <w:t>, 744–749</w:t>
      </w:r>
      <w:r w:rsidRPr="000C4640">
        <w:rPr>
          <w:color w:val="auto"/>
        </w:rPr>
        <w:t>.</w:t>
      </w:r>
    </w:p>
    <w:p w14:paraId="580B08E1"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Kochevar</w:t>
      </w:r>
      <w:proofErr w:type="spellEnd"/>
      <w:r w:rsidRPr="000C4640">
        <w:rPr>
          <w:color w:val="auto"/>
        </w:rPr>
        <w:t xml:space="preserve">, </w:t>
      </w:r>
      <w:proofErr w:type="gramStart"/>
      <w:r w:rsidRPr="000C4640">
        <w:rPr>
          <w:color w:val="auto"/>
        </w:rPr>
        <w:t>I.E.;</w:t>
      </w:r>
      <w:proofErr w:type="gramEnd"/>
      <w:r w:rsidRPr="000C4640">
        <w:rPr>
          <w:color w:val="auto"/>
        </w:rPr>
        <w:t xml:space="preserve"> Lambert, C.R.; Lynch, M.C.; Tedesco, A.C. Comparison of photosensitized plasma membrane damage caused by singlet oxygen and free radicals. </w:t>
      </w:r>
      <w:proofErr w:type="spellStart"/>
      <w:r w:rsidRPr="000C4640">
        <w:rPr>
          <w:i/>
          <w:iCs/>
          <w:color w:val="auto"/>
        </w:rPr>
        <w:t>Biochim</w:t>
      </w:r>
      <w:proofErr w:type="spellEnd"/>
      <w:r w:rsidRPr="000C4640">
        <w:rPr>
          <w:i/>
          <w:iCs/>
          <w:color w:val="auto"/>
        </w:rPr>
        <w:t xml:space="preserve">. </w:t>
      </w:r>
      <w:proofErr w:type="spellStart"/>
      <w:r w:rsidRPr="000C4640">
        <w:rPr>
          <w:i/>
          <w:iCs/>
          <w:color w:val="auto"/>
        </w:rPr>
        <w:t>Biophys</w:t>
      </w:r>
      <w:proofErr w:type="spellEnd"/>
      <w:r w:rsidRPr="000C4640">
        <w:rPr>
          <w:i/>
          <w:iCs/>
          <w:color w:val="auto"/>
        </w:rPr>
        <w:t>. Acta BBA-</w:t>
      </w:r>
      <w:proofErr w:type="spellStart"/>
      <w:r w:rsidRPr="000C4640">
        <w:rPr>
          <w:i/>
          <w:iCs/>
          <w:color w:val="auto"/>
        </w:rPr>
        <w:t>Biomembr</w:t>
      </w:r>
      <w:proofErr w:type="spellEnd"/>
      <w:r w:rsidRPr="000C4640">
        <w:rPr>
          <w:i/>
          <w:iCs/>
          <w:color w:val="auto"/>
        </w:rPr>
        <w:t>.</w:t>
      </w:r>
      <w:r w:rsidRPr="000C4640">
        <w:rPr>
          <w:color w:val="auto"/>
        </w:rPr>
        <w:t xml:space="preserve"> </w:t>
      </w:r>
      <w:r w:rsidRPr="000C4640">
        <w:rPr>
          <w:b/>
          <w:bCs/>
          <w:color w:val="auto"/>
        </w:rPr>
        <w:t>1996</w:t>
      </w:r>
      <w:r w:rsidRPr="000C4640">
        <w:rPr>
          <w:bCs/>
          <w:color w:val="auto"/>
        </w:rPr>
        <w:t xml:space="preserve">, </w:t>
      </w:r>
      <w:r w:rsidRPr="000C4640">
        <w:rPr>
          <w:bCs/>
          <w:i/>
          <w:color w:val="auto"/>
        </w:rPr>
        <w:t>1280</w:t>
      </w:r>
      <w:r w:rsidRPr="000C4640">
        <w:rPr>
          <w:bCs/>
          <w:color w:val="auto"/>
        </w:rPr>
        <w:t>, 223–230</w:t>
      </w:r>
      <w:r w:rsidRPr="000C4640">
        <w:rPr>
          <w:color w:val="auto"/>
        </w:rPr>
        <w:t>.</w:t>
      </w:r>
    </w:p>
    <w:p w14:paraId="3A608FC2"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Paczkowski, J.; Lamberts, J.J.M.; </w:t>
      </w:r>
      <w:proofErr w:type="spellStart"/>
      <w:r w:rsidRPr="000C4640">
        <w:rPr>
          <w:color w:val="auto"/>
        </w:rPr>
        <w:t>Paczkowska</w:t>
      </w:r>
      <w:proofErr w:type="spellEnd"/>
      <w:r w:rsidRPr="000C4640">
        <w:rPr>
          <w:color w:val="auto"/>
        </w:rPr>
        <w:t xml:space="preserve">, B.; </w:t>
      </w:r>
      <w:proofErr w:type="spellStart"/>
      <w:r w:rsidRPr="000C4640">
        <w:rPr>
          <w:color w:val="auto"/>
        </w:rPr>
        <w:t>Neckers</w:t>
      </w:r>
      <w:proofErr w:type="spellEnd"/>
      <w:r w:rsidRPr="000C4640">
        <w:rPr>
          <w:color w:val="auto"/>
        </w:rPr>
        <w:t xml:space="preserve">, D.C. Photophysical properties of rose </w:t>
      </w:r>
      <w:proofErr w:type="spellStart"/>
      <w:r w:rsidRPr="000C4640">
        <w:rPr>
          <w:color w:val="auto"/>
        </w:rPr>
        <w:t>bengal</w:t>
      </w:r>
      <w:proofErr w:type="spellEnd"/>
      <w:r w:rsidRPr="000C4640">
        <w:rPr>
          <w:color w:val="auto"/>
        </w:rPr>
        <w:t xml:space="preserve"> and its derivatives (XII). </w:t>
      </w:r>
      <w:r w:rsidRPr="000C4640">
        <w:rPr>
          <w:i/>
          <w:iCs/>
          <w:color w:val="auto"/>
        </w:rPr>
        <w:t xml:space="preserve">J. Free </w:t>
      </w:r>
      <w:proofErr w:type="spellStart"/>
      <w:r w:rsidRPr="000C4640">
        <w:rPr>
          <w:i/>
          <w:iCs/>
          <w:color w:val="auto"/>
        </w:rPr>
        <w:t>Radic</w:t>
      </w:r>
      <w:proofErr w:type="spellEnd"/>
      <w:r w:rsidRPr="000C4640">
        <w:rPr>
          <w:i/>
          <w:iCs/>
          <w:color w:val="auto"/>
        </w:rPr>
        <w:t>. Biol. Med.</w:t>
      </w:r>
      <w:r w:rsidRPr="000C4640">
        <w:rPr>
          <w:color w:val="auto"/>
        </w:rPr>
        <w:t xml:space="preserve"> </w:t>
      </w:r>
      <w:r w:rsidRPr="000C4640">
        <w:rPr>
          <w:b/>
          <w:bCs/>
          <w:color w:val="auto"/>
        </w:rPr>
        <w:t>1985</w:t>
      </w:r>
      <w:r w:rsidRPr="000C4640">
        <w:rPr>
          <w:bCs/>
          <w:color w:val="auto"/>
        </w:rPr>
        <w:t xml:space="preserve">, </w:t>
      </w:r>
      <w:r w:rsidRPr="000C4640">
        <w:rPr>
          <w:bCs/>
          <w:i/>
          <w:color w:val="auto"/>
        </w:rPr>
        <w:t>1</w:t>
      </w:r>
      <w:r w:rsidRPr="000C4640">
        <w:rPr>
          <w:bCs/>
          <w:color w:val="auto"/>
        </w:rPr>
        <w:t>, 341–351</w:t>
      </w:r>
      <w:r w:rsidRPr="000C4640">
        <w:rPr>
          <w:color w:val="auto"/>
        </w:rPr>
        <w:t>.</w:t>
      </w:r>
    </w:p>
    <w:p w14:paraId="2577CE29"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Neckers</w:t>
      </w:r>
      <w:proofErr w:type="spellEnd"/>
      <w:r w:rsidRPr="000C4640">
        <w:rPr>
          <w:color w:val="auto"/>
        </w:rPr>
        <w:t xml:space="preserve">, D.C. Rose Bengal. </w:t>
      </w:r>
      <w:r w:rsidRPr="000C4640">
        <w:rPr>
          <w:i/>
          <w:iCs/>
          <w:color w:val="auto"/>
        </w:rPr>
        <w:t xml:space="preserve">J. </w:t>
      </w:r>
      <w:proofErr w:type="spellStart"/>
      <w:r w:rsidRPr="000C4640">
        <w:rPr>
          <w:i/>
          <w:iCs/>
          <w:color w:val="auto"/>
        </w:rPr>
        <w:t>Photochem</w:t>
      </w:r>
      <w:proofErr w:type="spellEnd"/>
      <w:r w:rsidRPr="000C4640">
        <w:rPr>
          <w:i/>
          <w:iCs/>
          <w:color w:val="auto"/>
        </w:rPr>
        <w:t xml:space="preserve">. </w:t>
      </w:r>
      <w:proofErr w:type="spellStart"/>
      <w:r w:rsidRPr="000C4640">
        <w:rPr>
          <w:i/>
          <w:iCs/>
          <w:color w:val="auto"/>
        </w:rPr>
        <w:t>Photobiol</w:t>
      </w:r>
      <w:proofErr w:type="spellEnd"/>
      <w:r w:rsidRPr="000C4640">
        <w:rPr>
          <w:i/>
          <w:iCs/>
          <w:color w:val="auto"/>
        </w:rPr>
        <w:t>. Chem.</w:t>
      </w:r>
      <w:r w:rsidRPr="000C4640">
        <w:rPr>
          <w:color w:val="auto"/>
        </w:rPr>
        <w:t xml:space="preserve"> </w:t>
      </w:r>
      <w:r w:rsidRPr="000C4640">
        <w:rPr>
          <w:b/>
          <w:bCs/>
          <w:color w:val="auto"/>
        </w:rPr>
        <w:t>1989</w:t>
      </w:r>
      <w:r w:rsidRPr="000C4640">
        <w:rPr>
          <w:bCs/>
          <w:color w:val="auto"/>
        </w:rPr>
        <w:t xml:space="preserve">, </w:t>
      </w:r>
      <w:r w:rsidRPr="000C4640">
        <w:rPr>
          <w:bCs/>
          <w:i/>
          <w:color w:val="auto"/>
        </w:rPr>
        <w:t>47</w:t>
      </w:r>
      <w:r w:rsidRPr="000C4640">
        <w:rPr>
          <w:bCs/>
          <w:color w:val="auto"/>
        </w:rPr>
        <w:t>, 1–29</w:t>
      </w:r>
      <w:r w:rsidRPr="000C4640">
        <w:rPr>
          <w:color w:val="auto"/>
        </w:rPr>
        <w:t>.</w:t>
      </w:r>
    </w:p>
    <w:p w14:paraId="002CB5B8"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Stojnev</w:t>
      </w:r>
      <w:proofErr w:type="spellEnd"/>
      <w:r w:rsidRPr="000C4640">
        <w:rPr>
          <w:color w:val="auto"/>
        </w:rPr>
        <w:t xml:space="preserve">, S.; </w:t>
      </w:r>
      <w:proofErr w:type="spellStart"/>
      <w:r w:rsidRPr="000C4640">
        <w:rPr>
          <w:color w:val="auto"/>
        </w:rPr>
        <w:t>Krstic</w:t>
      </w:r>
      <w:proofErr w:type="spellEnd"/>
      <w:r w:rsidRPr="000C4640">
        <w:rPr>
          <w:color w:val="auto"/>
        </w:rPr>
        <w:t xml:space="preserve">, M.; </w:t>
      </w:r>
      <w:proofErr w:type="spellStart"/>
      <w:r w:rsidRPr="000C4640">
        <w:rPr>
          <w:color w:val="auto"/>
        </w:rPr>
        <w:t>Ristic-Petrovic</w:t>
      </w:r>
      <w:proofErr w:type="spellEnd"/>
      <w:r w:rsidRPr="000C4640">
        <w:rPr>
          <w:color w:val="auto"/>
        </w:rPr>
        <w:t xml:space="preserve">, A.; Stefanovic, V.; Hattori, T. Gastric cancer stem cells: Therapeutic targets. </w:t>
      </w:r>
      <w:r w:rsidRPr="000C4640">
        <w:rPr>
          <w:i/>
          <w:iCs/>
          <w:color w:val="auto"/>
        </w:rPr>
        <w:t>Gastric Cancer</w:t>
      </w:r>
      <w:r w:rsidRPr="000C4640">
        <w:rPr>
          <w:color w:val="auto"/>
        </w:rPr>
        <w:t xml:space="preserve"> </w:t>
      </w:r>
      <w:r w:rsidRPr="000C4640">
        <w:rPr>
          <w:b/>
          <w:bCs/>
          <w:color w:val="auto"/>
        </w:rPr>
        <w:t>2014</w:t>
      </w:r>
      <w:r w:rsidRPr="000C4640">
        <w:rPr>
          <w:bCs/>
          <w:color w:val="auto"/>
        </w:rPr>
        <w:t xml:space="preserve">, </w:t>
      </w:r>
      <w:r w:rsidRPr="000C4640">
        <w:rPr>
          <w:bCs/>
          <w:i/>
          <w:color w:val="auto"/>
        </w:rPr>
        <w:t>17</w:t>
      </w:r>
      <w:r w:rsidRPr="000C4640">
        <w:rPr>
          <w:bCs/>
          <w:color w:val="auto"/>
        </w:rPr>
        <w:t>, 13–25</w:t>
      </w:r>
      <w:r w:rsidRPr="000C4640">
        <w:rPr>
          <w:color w:val="auto"/>
        </w:rPr>
        <w:t>.</w:t>
      </w:r>
    </w:p>
    <w:p w14:paraId="4E43F782"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Li, L.; </w:t>
      </w:r>
      <w:proofErr w:type="spellStart"/>
      <w:r w:rsidRPr="000C4640">
        <w:rPr>
          <w:color w:val="auto"/>
        </w:rPr>
        <w:t>Neaves</w:t>
      </w:r>
      <w:proofErr w:type="spellEnd"/>
      <w:r w:rsidRPr="000C4640">
        <w:rPr>
          <w:color w:val="auto"/>
        </w:rPr>
        <w:t xml:space="preserve">, W.B. Normal stem cells and cancer stem cells: The niche matters. </w:t>
      </w:r>
      <w:r w:rsidRPr="000C4640">
        <w:rPr>
          <w:i/>
          <w:iCs/>
          <w:color w:val="auto"/>
        </w:rPr>
        <w:t>Cancer Res.</w:t>
      </w:r>
      <w:r w:rsidRPr="000C4640">
        <w:rPr>
          <w:color w:val="auto"/>
        </w:rPr>
        <w:t xml:space="preserve"> </w:t>
      </w:r>
      <w:r w:rsidRPr="000C4640">
        <w:rPr>
          <w:b/>
          <w:bCs/>
          <w:color w:val="auto"/>
        </w:rPr>
        <w:t>2006</w:t>
      </w:r>
      <w:r w:rsidRPr="000C4640">
        <w:rPr>
          <w:bCs/>
          <w:color w:val="auto"/>
        </w:rPr>
        <w:t xml:space="preserve">, </w:t>
      </w:r>
      <w:r w:rsidRPr="000C4640">
        <w:rPr>
          <w:bCs/>
          <w:i/>
          <w:color w:val="auto"/>
        </w:rPr>
        <w:t>66</w:t>
      </w:r>
      <w:r w:rsidRPr="000C4640">
        <w:rPr>
          <w:bCs/>
          <w:color w:val="auto"/>
        </w:rPr>
        <w:t>, 4553–4557</w:t>
      </w:r>
      <w:r w:rsidRPr="000C4640">
        <w:rPr>
          <w:color w:val="auto"/>
        </w:rPr>
        <w:t>.</w:t>
      </w:r>
    </w:p>
    <w:p w14:paraId="207B21C1"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lastRenderedPageBreak/>
        <w:t xml:space="preserve">Kim, C.F.B.; Jackson, E.L.; </w:t>
      </w:r>
      <w:proofErr w:type="spellStart"/>
      <w:r w:rsidRPr="000C4640">
        <w:rPr>
          <w:color w:val="auto"/>
        </w:rPr>
        <w:t>Woolfenden</w:t>
      </w:r>
      <w:proofErr w:type="spellEnd"/>
      <w:r w:rsidRPr="000C4640">
        <w:rPr>
          <w:color w:val="auto"/>
        </w:rPr>
        <w:t xml:space="preserve">, A.E.; Lawrence, S.; Babar, I.; Vogel, S.; Crowley, D.; Bronson, R.T.; Jacks, T. Identification of bronchioalveolar stem cells in normal lung and lung cancer. </w:t>
      </w:r>
      <w:r w:rsidRPr="000C4640">
        <w:rPr>
          <w:i/>
          <w:iCs/>
          <w:color w:val="auto"/>
        </w:rPr>
        <w:t>Cell</w:t>
      </w:r>
      <w:r w:rsidRPr="000C4640">
        <w:rPr>
          <w:color w:val="auto"/>
        </w:rPr>
        <w:t xml:space="preserve"> </w:t>
      </w:r>
      <w:r w:rsidRPr="000C4640">
        <w:rPr>
          <w:b/>
          <w:bCs/>
          <w:color w:val="auto"/>
        </w:rPr>
        <w:t>2005</w:t>
      </w:r>
      <w:r w:rsidRPr="000C4640">
        <w:rPr>
          <w:bCs/>
          <w:color w:val="auto"/>
        </w:rPr>
        <w:t xml:space="preserve">, </w:t>
      </w:r>
      <w:r w:rsidRPr="000C4640">
        <w:rPr>
          <w:bCs/>
          <w:i/>
          <w:color w:val="auto"/>
        </w:rPr>
        <w:t>121</w:t>
      </w:r>
      <w:r w:rsidRPr="000C4640">
        <w:rPr>
          <w:bCs/>
          <w:color w:val="auto"/>
        </w:rPr>
        <w:t>, 823–835</w:t>
      </w:r>
      <w:r w:rsidRPr="000C4640">
        <w:rPr>
          <w:color w:val="auto"/>
        </w:rPr>
        <w:t>.</w:t>
      </w:r>
    </w:p>
    <w:p w14:paraId="2ECA9DB7"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Kim, W.-T.; Ryu, C.J. Cancer stem cell surface markers on normal stem cells. </w:t>
      </w:r>
      <w:r w:rsidRPr="000C4640">
        <w:rPr>
          <w:i/>
          <w:iCs/>
          <w:color w:val="auto"/>
        </w:rPr>
        <w:t>BMB Rep.</w:t>
      </w:r>
      <w:r w:rsidRPr="000C4640">
        <w:rPr>
          <w:color w:val="auto"/>
        </w:rPr>
        <w:t xml:space="preserve"> </w:t>
      </w:r>
      <w:r w:rsidRPr="000C4640">
        <w:rPr>
          <w:b/>
          <w:bCs/>
          <w:color w:val="auto"/>
        </w:rPr>
        <w:t>2017</w:t>
      </w:r>
      <w:r w:rsidRPr="000C4640">
        <w:rPr>
          <w:bCs/>
          <w:color w:val="auto"/>
        </w:rPr>
        <w:t xml:space="preserve">, </w:t>
      </w:r>
      <w:r w:rsidRPr="000C4640">
        <w:rPr>
          <w:bCs/>
          <w:i/>
          <w:color w:val="auto"/>
        </w:rPr>
        <w:t>50</w:t>
      </w:r>
      <w:r w:rsidRPr="000C4640">
        <w:rPr>
          <w:bCs/>
          <w:color w:val="auto"/>
        </w:rPr>
        <w:t>, 285–298</w:t>
      </w:r>
      <w:r w:rsidRPr="000C4640">
        <w:rPr>
          <w:color w:val="auto"/>
        </w:rPr>
        <w:t>.</w:t>
      </w:r>
    </w:p>
    <w:p w14:paraId="2E113C97"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Liu, K.; Ding, S. Target Practice: Modeling Tumors with Stem Cells. </w:t>
      </w:r>
      <w:r w:rsidRPr="000C4640">
        <w:rPr>
          <w:i/>
          <w:iCs/>
          <w:color w:val="auto"/>
        </w:rPr>
        <w:t>Cell</w:t>
      </w:r>
      <w:r w:rsidRPr="000C4640">
        <w:rPr>
          <w:color w:val="auto"/>
        </w:rPr>
        <w:t xml:space="preserve"> </w:t>
      </w:r>
      <w:r w:rsidRPr="000C4640">
        <w:rPr>
          <w:b/>
          <w:bCs/>
          <w:color w:val="auto"/>
        </w:rPr>
        <w:t>2012</w:t>
      </w:r>
      <w:r w:rsidRPr="000C4640">
        <w:rPr>
          <w:bCs/>
          <w:color w:val="auto"/>
        </w:rPr>
        <w:t xml:space="preserve">, </w:t>
      </w:r>
      <w:r w:rsidRPr="000C4640">
        <w:rPr>
          <w:bCs/>
          <w:i/>
          <w:color w:val="auto"/>
        </w:rPr>
        <w:t>149</w:t>
      </w:r>
      <w:r w:rsidRPr="000C4640">
        <w:rPr>
          <w:bCs/>
          <w:color w:val="auto"/>
        </w:rPr>
        <w:t>, 1185–1187</w:t>
      </w:r>
      <w:r w:rsidRPr="000C4640">
        <w:rPr>
          <w:color w:val="auto"/>
        </w:rPr>
        <w:t>.</w:t>
      </w:r>
    </w:p>
    <w:p w14:paraId="664E2ECA"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Greish</w:t>
      </w:r>
      <w:proofErr w:type="spellEnd"/>
      <w:r w:rsidRPr="000C4640">
        <w:rPr>
          <w:color w:val="auto"/>
        </w:rPr>
        <w:t xml:space="preserve">, K. Enhanced permeability and retention of macromolecular drugs in solid tumors: A royal gate for targeted anticancer nanomedicines. </w:t>
      </w:r>
      <w:r w:rsidRPr="000C4640">
        <w:rPr>
          <w:i/>
          <w:iCs/>
          <w:color w:val="auto"/>
        </w:rPr>
        <w:t>J. Drug Target.</w:t>
      </w:r>
      <w:r w:rsidRPr="000C4640">
        <w:rPr>
          <w:color w:val="auto"/>
        </w:rPr>
        <w:t xml:space="preserve"> </w:t>
      </w:r>
      <w:r w:rsidRPr="000C4640">
        <w:rPr>
          <w:b/>
          <w:bCs/>
          <w:color w:val="auto"/>
        </w:rPr>
        <w:t>2007</w:t>
      </w:r>
      <w:r w:rsidRPr="000C4640">
        <w:rPr>
          <w:bCs/>
          <w:color w:val="auto"/>
        </w:rPr>
        <w:t xml:space="preserve">, </w:t>
      </w:r>
      <w:r w:rsidRPr="000C4640">
        <w:rPr>
          <w:bCs/>
          <w:i/>
          <w:color w:val="auto"/>
        </w:rPr>
        <w:t>15</w:t>
      </w:r>
      <w:r w:rsidRPr="000C4640">
        <w:rPr>
          <w:bCs/>
          <w:color w:val="auto"/>
        </w:rPr>
        <w:t>, 457–464</w:t>
      </w:r>
      <w:r w:rsidRPr="000C4640">
        <w:rPr>
          <w:color w:val="auto"/>
        </w:rPr>
        <w:t>.</w:t>
      </w:r>
    </w:p>
    <w:p w14:paraId="6065F597"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Greish</w:t>
      </w:r>
      <w:proofErr w:type="spellEnd"/>
      <w:r w:rsidRPr="000C4640">
        <w:rPr>
          <w:color w:val="auto"/>
        </w:rPr>
        <w:t xml:space="preserve">, K. Enhanced permeability and retention (EPR) effect for anticancer nanomedicine drug targeting. In </w:t>
      </w:r>
      <w:r w:rsidRPr="000C4640">
        <w:rPr>
          <w:i/>
          <w:iCs/>
          <w:color w:val="auto"/>
        </w:rPr>
        <w:t>Cancer Nanotechnology</w:t>
      </w:r>
      <w:r w:rsidRPr="000C4640">
        <w:rPr>
          <w:color w:val="auto"/>
        </w:rPr>
        <w:t xml:space="preserve">; </w:t>
      </w:r>
      <w:proofErr w:type="spellStart"/>
      <w:r w:rsidRPr="000C4640">
        <w:rPr>
          <w:color w:val="auto"/>
        </w:rPr>
        <w:t>Grobmyer</w:t>
      </w:r>
      <w:proofErr w:type="spellEnd"/>
      <w:r w:rsidRPr="000C4640">
        <w:rPr>
          <w:color w:val="auto"/>
        </w:rPr>
        <w:t>, S., Moudgil, B., Eds.; Methods in Molecular Biology (Methods and Protocols); Humana Press: Totowa, NJ, USA, 2010; Volume 624, pp. 25–37, ISBN 978-1-60761-608-5.</w:t>
      </w:r>
    </w:p>
    <w:p w14:paraId="428B8583"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Castano, A.P.; </w:t>
      </w:r>
      <w:proofErr w:type="spellStart"/>
      <w:r w:rsidRPr="000C4640">
        <w:rPr>
          <w:color w:val="auto"/>
        </w:rPr>
        <w:t>Demidova</w:t>
      </w:r>
      <w:proofErr w:type="spellEnd"/>
      <w:r w:rsidRPr="000C4640">
        <w:rPr>
          <w:color w:val="auto"/>
        </w:rPr>
        <w:t xml:space="preserve">, T.N.; Hamblin, M.R. Mechanisms in photodynamic therapy: Part one—Photosensitizers, photochemistry and cellular localization. </w:t>
      </w:r>
      <w:proofErr w:type="spellStart"/>
      <w:r w:rsidRPr="000C4640">
        <w:rPr>
          <w:i/>
          <w:iCs/>
          <w:color w:val="auto"/>
        </w:rPr>
        <w:t>Photodiagnosis</w:t>
      </w:r>
      <w:proofErr w:type="spellEnd"/>
      <w:r w:rsidRPr="000C4640">
        <w:rPr>
          <w:i/>
          <w:iCs/>
          <w:color w:val="auto"/>
        </w:rPr>
        <w:t xml:space="preserve"> </w:t>
      </w:r>
      <w:proofErr w:type="spellStart"/>
      <w:r w:rsidRPr="000C4640">
        <w:rPr>
          <w:i/>
          <w:iCs/>
          <w:color w:val="auto"/>
        </w:rPr>
        <w:t>Photodyn</w:t>
      </w:r>
      <w:proofErr w:type="spellEnd"/>
      <w:r w:rsidRPr="000C4640">
        <w:rPr>
          <w:i/>
          <w:iCs/>
          <w:color w:val="auto"/>
        </w:rPr>
        <w:t xml:space="preserve">. </w:t>
      </w:r>
      <w:proofErr w:type="spellStart"/>
      <w:r w:rsidRPr="000C4640">
        <w:rPr>
          <w:i/>
          <w:iCs/>
          <w:color w:val="auto"/>
        </w:rPr>
        <w:t>Ther</w:t>
      </w:r>
      <w:proofErr w:type="spellEnd"/>
      <w:r w:rsidRPr="000C4640">
        <w:rPr>
          <w:i/>
          <w:iCs/>
          <w:color w:val="auto"/>
        </w:rPr>
        <w:t>.</w:t>
      </w:r>
      <w:r w:rsidRPr="000C4640">
        <w:rPr>
          <w:color w:val="auto"/>
        </w:rPr>
        <w:t xml:space="preserve"> </w:t>
      </w:r>
      <w:r w:rsidRPr="000C4640">
        <w:rPr>
          <w:b/>
          <w:bCs/>
          <w:color w:val="auto"/>
        </w:rPr>
        <w:t>2004</w:t>
      </w:r>
      <w:r w:rsidRPr="000C4640">
        <w:rPr>
          <w:bCs/>
          <w:color w:val="auto"/>
        </w:rPr>
        <w:t xml:space="preserve">, </w:t>
      </w:r>
      <w:r w:rsidRPr="000C4640">
        <w:rPr>
          <w:bCs/>
          <w:i/>
          <w:color w:val="auto"/>
        </w:rPr>
        <w:t>1</w:t>
      </w:r>
      <w:r w:rsidRPr="000C4640">
        <w:rPr>
          <w:bCs/>
          <w:color w:val="auto"/>
        </w:rPr>
        <w:t>, 279–293</w:t>
      </w:r>
      <w:r w:rsidRPr="000C4640">
        <w:rPr>
          <w:color w:val="auto"/>
        </w:rPr>
        <w:t>.</w:t>
      </w:r>
    </w:p>
    <w:p w14:paraId="7D8DBC64"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Stoffel, E.M.; </w:t>
      </w:r>
      <w:proofErr w:type="spellStart"/>
      <w:r w:rsidRPr="000C4640">
        <w:rPr>
          <w:color w:val="auto"/>
        </w:rPr>
        <w:t>Mangu</w:t>
      </w:r>
      <w:proofErr w:type="spellEnd"/>
      <w:r w:rsidRPr="000C4640">
        <w:rPr>
          <w:color w:val="auto"/>
        </w:rPr>
        <w:t xml:space="preserve">, P.B.; Gruber, S.B.; Hamilton, S.R.; </w:t>
      </w:r>
      <w:proofErr w:type="spellStart"/>
      <w:r w:rsidRPr="000C4640">
        <w:rPr>
          <w:color w:val="auto"/>
        </w:rPr>
        <w:t>Kalady</w:t>
      </w:r>
      <w:proofErr w:type="spellEnd"/>
      <w:r w:rsidRPr="000C4640">
        <w:rPr>
          <w:color w:val="auto"/>
        </w:rPr>
        <w:t xml:space="preserve">, M.F.; Lau, M.W.Y.; Lu, K.H.; Roach, N.; Limburg, P.J. Hereditary colorectal cancer syndromes: American society of clinical oncology clinical practice guideline endorsement of the familial risk—Colorectal cancer: European society for medical oncology clinical practice guidelines. </w:t>
      </w:r>
      <w:r w:rsidRPr="000C4640">
        <w:rPr>
          <w:i/>
          <w:iCs/>
          <w:color w:val="auto"/>
        </w:rPr>
        <w:t>J. Clin. Oncol.</w:t>
      </w:r>
      <w:r w:rsidRPr="000C4640">
        <w:rPr>
          <w:color w:val="auto"/>
        </w:rPr>
        <w:t xml:space="preserve"> </w:t>
      </w:r>
      <w:r w:rsidRPr="000C4640">
        <w:rPr>
          <w:b/>
          <w:bCs/>
          <w:color w:val="auto"/>
        </w:rPr>
        <w:t>2015</w:t>
      </w:r>
      <w:r w:rsidRPr="000C4640">
        <w:rPr>
          <w:bCs/>
          <w:color w:val="auto"/>
        </w:rPr>
        <w:t xml:space="preserve">, </w:t>
      </w:r>
      <w:r w:rsidRPr="000C4640">
        <w:rPr>
          <w:bCs/>
          <w:i/>
          <w:color w:val="auto"/>
        </w:rPr>
        <w:t>33</w:t>
      </w:r>
      <w:r w:rsidRPr="000C4640">
        <w:rPr>
          <w:bCs/>
          <w:color w:val="auto"/>
        </w:rPr>
        <w:t>, 209–217</w:t>
      </w:r>
      <w:r w:rsidRPr="000C4640">
        <w:rPr>
          <w:color w:val="auto"/>
        </w:rPr>
        <w:t>.</w:t>
      </w:r>
    </w:p>
    <w:p w14:paraId="4181454F"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Sieber</w:t>
      </w:r>
      <w:proofErr w:type="spellEnd"/>
      <w:r w:rsidRPr="000C4640">
        <w:rPr>
          <w:color w:val="auto"/>
        </w:rPr>
        <w:t xml:space="preserve">, O.M.; Lipton, L.; Crabtree, M.; </w:t>
      </w:r>
      <w:proofErr w:type="spellStart"/>
      <w:r w:rsidRPr="000C4640">
        <w:rPr>
          <w:color w:val="auto"/>
        </w:rPr>
        <w:t>Heinimann</w:t>
      </w:r>
      <w:proofErr w:type="spellEnd"/>
      <w:r w:rsidRPr="000C4640">
        <w:rPr>
          <w:color w:val="auto"/>
        </w:rPr>
        <w:t xml:space="preserve">, K.; </w:t>
      </w:r>
      <w:proofErr w:type="spellStart"/>
      <w:r w:rsidRPr="000C4640">
        <w:rPr>
          <w:color w:val="auto"/>
        </w:rPr>
        <w:t>Fidalgo</w:t>
      </w:r>
      <w:proofErr w:type="spellEnd"/>
      <w:r w:rsidRPr="000C4640">
        <w:rPr>
          <w:color w:val="auto"/>
        </w:rPr>
        <w:t xml:space="preserve">, P.; Phillips, R.K.; Bisgaard, M.-L.; </w:t>
      </w:r>
      <w:proofErr w:type="spellStart"/>
      <w:r w:rsidRPr="000C4640">
        <w:rPr>
          <w:color w:val="auto"/>
        </w:rPr>
        <w:t>Orntoft</w:t>
      </w:r>
      <w:proofErr w:type="spellEnd"/>
      <w:r w:rsidRPr="000C4640">
        <w:rPr>
          <w:color w:val="auto"/>
        </w:rPr>
        <w:t xml:space="preserve">, T.F.; </w:t>
      </w:r>
      <w:proofErr w:type="spellStart"/>
      <w:r w:rsidRPr="000C4640">
        <w:rPr>
          <w:color w:val="auto"/>
        </w:rPr>
        <w:t>Aaltonen</w:t>
      </w:r>
      <w:proofErr w:type="spellEnd"/>
      <w:r w:rsidRPr="000C4640">
        <w:rPr>
          <w:color w:val="auto"/>
        </w:rPr>
        <w:t xml:space="preserve">, L.A.; Hodgson, S.V. Multiple colorectal adenomas, classic adenomatous polyposis, and germ-line mutations in MYH. </w:t>
      </w:r>
      <w:r w:rsidRPr="000C4640">
        <w:rPr>
          <w:i/>
          <w:iCs/>
          <w:color w:val="auto"/>
        </w:rPr>
        <w:t>N. Engl. J. Med.</w:t>
      </w:r>
      <w:r w:rsidRPr="000C4640">
        <w:rPr>
          <w:color w:val="auto"/>
        </w:rPr>
        <w:t xml:space="preserve"> </w:t>
      </w:r>
      <w:r w:rsidRPr="000C4640">
        <w:rPr>
          <w:b/>
          <w:bCs/>
          <w:color w:val="auto"/>
        </w:rPr>
        <w:t>2003</w:t>
      </w:r>
      <w:r w:rsidRPr="000C4640">
        <w:rPr>
          <w:bCs/>
          <w:color w:val="auto"/>
        </w:rPr>
        <w:t xml:space="preserve">, </w:t>
      </w:r>
      <w:r w:rsidRPr="000C4640">
        <w:rPr>
          <w:bCs/>
          <w:i/>
          <w:color w:val="auto"/>
        </w:rPr>
        <w:t>348</w:t>
      </w:r>
      <w:r w:rsidRPr="000C4640">
        <w:rPr>
          <w:bCs/>
          <w:color w:val="auto"/>
        </w:rPr>
        <w:t>, 791–799</w:t>
      </w:r>
      <w:r w:rsidRPr="000C4640">
        <w:rPr>
          <w:color w:val="auto"/>
        </w:rPr>
        <w:t>.</w:t>
      </w:r>
    </w:p>
    <w:p w14:paraId="174CC0A4"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Vasen</w:t>
      </w:r>
      <w:proofErr w:type="spellEnd"/>
      <w:r w:rsidRPr="000C4640">
        <w:rPr>
          <w:color w:val="auto"/>
        </w:rPr>
        <w:t xml:space="preserve">, H.F.; </w:t>
      </w:r>
      <w:proofErr w:type="spellStart"/>
      <w:r w:rsidRPr="000C4640">
        <w:rPr>
          <w:color w:val="auto"/>
        </w:rPr>
        <w:t>Moeslein</w:t>
      </w:r>
      <w:proofErr w:type="spellEnd"/>
      <w:r w:rsidRPr="000C4640">
        <w:rPr>
          <w:color w:val="auto"/>
        </w:rPr>
        <w:t xml:space="preserve">, G.; Alonso, A.; </w:t>
      </w:r>
      <w:proofErr w:type="spellStart"/>
      <w:r w:rsidRPr="000C4640">
        <w:rPr>
          <w:color w:val="auto"/>
        </w:rPr>
        <w:t>Aretz</w:t>
      </w:r>
      <w:proofErr w:type="spellEnd"/>
      <w:r w:rsidRPr="000C4640">
        <w:rPr>
          <w:color w:val="auto"/>
        </w:rPr>
        <w:t xml:space="preserve">, S.; Bernstein, I.; </w:t>
      </w:r>
      <w:proofErr w:type="spellStart"/>
      <w:r w:rsidRPr="000C4640">
        <w:rPr>
          <w:color w:val="auto"/>
        </w:rPr>
        <w:t>Bertario</w:t>
      </w:r>
      <w:proofErr w:type="spellEnd"/>
      <w:r w:rsidRPr="000C4640">
        <w:rPr>
          <w:color w:val="auto"/>
        </w:rPr>
        <w:t xml:space="preserve">, L.; Blanco, I.; Bülow, S.; Burn, J.; Capella, G. Guidelines for the clinical management of familial adenomatous polyposis (FAP). </w:t>
      </w:r>
      <w:r w:rsidRPr="000C4640">
        <w:rPr>
          <w:i/>
          <w:iCs/>
          <w:color w:val="auto"/>
        </w:rPr>
        <w:t>Gut</w:t>
      </w:r>
      <w:r w:rsidRPr="000C4640">
        <w:rPr>
          <w:color w:val="auto"/>
        </w:rPr>
        <w:t xml:space="preserve"> </w:t>
      </w:r>
      <w:r w:rsidRPr="000C4640">
        <w:rPr>
          <w:b/>
          <w:bCs/>
          <w:color w:val="auto"/>
        </w:rPr>
        <w:t>2008</w:t>
      </w:r>
      <w:r w:rsidRPr="000C4640">
        <w:rPr>
          <w:bCs/>
          <w:color w:val="auto"/>
        </w:rPr>
        <w:t xml:space="preserve">, </w:t>
      </w:r>
      <w:r w:rsidRPr="000C4640">
        <w:rPr>
          <w:bCs/>
          <w:i/>
          <w:color w:val="auto"/>
        </w:rPr>
        <w:t>57</w:t>
      </w:r>
      <w:r w:rsidRPr="000C4640">
        <w:rPr>
          <w:bCs/>
          <w:color w:val="auto"/>
        </w:rPr>
        <w:t>, 704–713</w:t>
      </w:r>
      <w:r w:rsidRPr="000C4640">
        <w:rPr>
          <w:color w:val="auto"/>
        </w:rPr>
        <w:t>.</w:t>
      </w:r>
    </w:p>
    <w:p w14:paraId="76871E5B"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Sinicrope</w:t>
      </w:r>
      <w:proofErr w:type="spellEnd"/>
      <w:r w:rsidRPr="000C4640">
        <w:rPr>
          <w:color w:val="auto"/>
        </w:rPr>
        <w:t xml:space="preserve">, F.A. Lynch Syndrome–Associated Colorectal Cancer. </w:t>
      </w:r>
      <w:r w:rsidRPr="000C4640">
        <w:rPr>
          <w:i/>
          <w:iCs/>
          <w:color w:val="auto"/>
        </w:rPr>
        <w:t>N. Engl. J. Med.</w:t>
      </w:r>
      <w:r w:rsidRPr="000C4640">
        <w:rPr>
          <w:color w:val="auto"/>
        </w:rPr>
        <w:t xml:space="preserve"> </w:t>
      </w:r>
      <w:r w:rsidRPr="000C4640">
        <w:rPr>
          <w:b/>
          <w:bCs/>
          <w:color w:val="auto"/>
        </w:rPr>
        <w:t>2018</w:t>
      </w:r>
      <w:r w:rsidRPr="000C4640">
        <w:rPr>
          <w:bCs/>
          <w:color w:val="auto"/>
        </w:rPr>
        <w:t xml:space="preserve">, </w:t>
      </w:r>
      <w:r w:rsidRPr="000C4640">
        <w:rPr>
          <w:bCs/>
          <w:i/>
          <w:color w:val="auto"/>
        </w:rPr>
        <w:t>379</w:t>
      </w:r>
      <w:r w:rsidRPr="000C4640">
        <w:rPr>
          <w:bCs/>
          <w:color w:val="auto"/>
        </w:rPr>
        <w:t>, 764–773</w:t>
      </w:r>
      <w:r w:rsidRPr="000C4640">
        <w:rPr>
          <w:color w:val="auto"/>
        </w:rPr>
        <w:t>.</w:t>
      </w:r>
    </w:p>
    <w:p w14:paraId="38A46D8A" w14:textId="77777777" w:rsidR="00D63CBB" w:rsidRPr="000C4640" w:rsidRDefault="00D63CBB" w:rsidP="00D63CBB">
      <w:pPr>
        <w:pStyle w:val="MDPI71References"/>
        <w:numPr>
          <w:ilvl w:val="0"/>
          <w:numId w:val="3"/>
        </w:numPr>
        <w:adjustRightInd w:val="0"/>
        <w:snapToGrid w:val="0"/>
        <w:ind w:left="425" w:hanging="425"/>
        <w:rPr>
          <w:color w:val="auto"/>
        </w:rPr>
      </w:pPr>
      <w:proofErr w:type="spellStart"/>
      <w:r w:rsidRPr="000C4640">
        <w:rPr>
          <w:color w:val="auto"/>
        </w:rPr>
        <w:t>Tudyka</w:t>
      </w:r>
      <w:proofErr w:type="spellEnd"/>
      <w:r w:rsidRPr="000C4640">
        <w:rPr>
          <w:color w:val="auto"/>
        </w:rPr>
        <w:t xml:space="preserve">, V.N.; Clark, S.K. Surgical treatment in familial adenomatous polyposis. </w:t>
      </w:r>
      <w:r w:rsidRPr="000C4640">
        <w:rPr>
          <w:i/>
          <w:iCs/>
          <w:color w:val="auto"/>
        </w:rPr>
        <w:t>Ann. Gastroenterol.</w:t>
      </w:r>
      <w:r w:rsidRPr="000C4640">
        <w:rPr>
          <w:color w:val="auto"/>
        </w:rPr>
        <w:t xml:space="preserve"> </w:t>
      </w:r>
      <w:r w:rsidRPr="000C4640">
        <w:rPr>
          <w:b/>
          <w:bCs/>
          <w:color w:val="auto"/>
        </w:rPr>
        <w:t>2012</w:t>
      </w:r>
      <w:r w:rsidRPr="000C4640">
        <w:rPr>
          <w:bCs/>
          <w:color w:val="auto"/>
        </w:rPr>
        <w:t xml:space="preserve">, </w:t>
      </w:r>
      <w:r w:rsidRPr="000C4640">
        <w:rPr>
          <w:bCs/>
          <w:i/>
          <w:color w:val="auto"/>
        </w:rPr>
        <w:t>25</w:t>
      </w:r>
      <w:r w:rsidRPr="000C4640">
        <w:rPr>
          <w:bCs/>
          <w:color w:val="auto"/>
        </w:rPr>
        <w:t>, 201–206</w:t>
      </w:r>
      <w:r w:rsidRPr="000C4640">
        <w:rPr>
          <w:color w:val="auto"/>
        </w:rPr>
        <w:t>.</w:t>
      </w:r>
    </w:p>
    <w:p w14:paraId="170B10F1"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Nakanishi, Y.; Seno, H.; Fukuoka, A.; </w:t>
      </w:r>
      <w:proofErr w:type="spellStart"/>
      <w:r w:rsidRPr="000C4640">
        <w:rPr>
          <w:color w:val="auto"/>
        </w:rPr>
        <w:t>Ueo</w:t>
      </w:r>
      <w:proofErr w:type="spellEnd"/>
      <w:r w:rsidRPr="000C4640">
        <w:rPr>
          <w:color w:val="auto"/>
        </w:rPr>
        <w:t xml:space="preserve">, T.; </w:t>
      </w:r>
      <w:proofErr w:type="spellStart"/>
      <w:r w:rsidRPr="000C4640">
        <w:rPr>
          <w:color w:val="auto"/>
        </w:rPr>
        <w:t>Yamaga</w:t>
      </w:r>
      <w:proofErr w:type="spellEnd"/>
      <w:r w:rsidRPr="000C4640">
        <w:rPr>
          <w:color w:val="auto"/>
        </w:rPr>
        <w:t xml:space="preserve">, Y.; </w:t>
      </w:r>
      <w:proofErr w:type="spellStart"/>
      <w:r w:rsidRPr="000C4640">
        <w:rPr>
          <w:color w:val="auto"/>
        </w:rPr>
        <w:t>Maruno</w:t>
      </w:r>
      <w:proofErr w:type="spellEnd"/>
      <w:r w:rsidRPr="000C4640">
        <w:rPr>
          <w:color w:val="auto"/>
        </w:rPr>
        <w:t xml:space="preserve">, T.; Nakanishi, N.; Kanda, K.; </w:t>
      </w:r>
      <w:proofErr w:type="spellStart"/>
      <w:r w:rsidRPr="000C4640">
        <w:rPr>
          <w:color w:val="auto"/>
        </w:rPr>
        <w:t>Komekado</w:t>
      </w:r>
      <w:proofErr w:type="spellEnd"/>
      <w:r w:rsidRPr="000C4640">
        <w:rPr>
          <w:color w:val="auto"/>
        </w:rPr>
        <w:t xml:space="preserve">, H.; Kawada, M.; et al. Dclk1 distinguishes between tumor and normal stem cells in the intestine. </w:t>
      </w:r>
      <w:r w:rsidRPr="000C4640">
        <w:rPr>
          <w:i/>
          <w:iCs/>
          <w:color w:val="auto"/>
        </w:rPr>
        <w:t>Nat. Genet.</w:t>
      </w:r>
      <w:r w:rsidRPr="000C4640">
        <w:rPr>
          <w:color w:val="auto"/>
        </w:rPr>
        <w:t xml:space="preserve"> </w:t>
      </w:r>
      <w:r w:rsidRPr="000C4640">
        <w:rPr>
          <w:b/>
          <w:bCs/>
          <w:color w:val="auto"/>
        </w:rPr>
        <w:t>2013</w:t>
      </w:r>
      <w:r w:rsidRPr="000C4640">
        <w:rPr>
          <w:bCs/>
          <w:color w:val="auto"/>
        </w:rPr>
        <w:t xml:space="preserve">, </w:t>
      </w:r>
      <w:r w:rsidRPr="000C4640">
        <w:rPr>
          <w:bCs/>
          <w:i/>
          <w:color w:val="auto"/>
        </w:rPr>
        <w:t>45</w:t>
      </w:r>
      <w:r w:rsidRPr="000C4640">
        <w:rPr>
          <w:bCs/>
          <w:color w:val="auto"/>
        </w:rPr>
        <w:t>, 98–103</w:t>
      </w:r>
      <w:r w:rsidRPr="000C4640">
        <w:rPr>
          <w:color w:val="auto"/>
        </w:rPr>
        <w:t>.</w:t>
      </w:r>
    </w:p>
    <w:p w14:paraId="1E959DCF" w14:textId="77777777" w:rsidR="00D63CBB" w:rsidRPr="000C4640" w:rsidRDefault="00D63CBB" w:rsidP="00D63CBB">
      <w:pPr>
        <w:pStyle w:val="MDPI71References"/>
        <w:numPr>
          <w:ilvl w:val="0"/>
          <w:numId w:val="3"/>
        </w:numPr>
        <w:adjustRightInd w:val="0"/>
        <w:snapToGrid w:val="0"/>
        <w:ind w:left="425" w:hanging="425"/>
        <w:rPr>
          <w:color w:val="auto"/>
        </w:rPr>
      </w:pPr>
      <w:r w:rsidRPr="000C4640">
        <w:rPr>
          <w:color w:val="auto"/>
        </w:rPr>
        <w:t xml:space="preserve">Idris, N.M.; </w:t>
      </w:r>
      <w:proofErr w:type="spellStart"/>
      <w:r w:rsidRPr="000C4640">
        <w:rPr>
          <w:color w:val="auto"/>
        </w:rPr>
        <w:t>Gnanasammandhan</w:t>
      </w:r>
      <w:proofErr w:type="spellEnd"/>
      <w:r w:rsidRPr="000C4640">
        <w:rPr>
          <w:color w:val="auto"/>
        </w:rPr>
        <w:t xml:space="preserve">, M.K.; Zhang, J.; Ho, P.C.; Mahendran, R.; Zhang, Y. In vivo photodynamic therapy using </w:t>
      </w:r>
      <w:proofErr w:type="spellStart"/>
      <w:r w:rsidRPr="000C4640">
        <w:rPr>
          <w:color w:val="auto"/>
        </w:rPr>
        <w:t>upconversion</w:t>
      </w:r>
      <w:proofErr w:type="spellEnd"/>
      <w:r w:rsidRPr="000C4640">
        <w:rPr>
          <w:color w:val="auto"/>
        </w:rPr>
        <w:t xml:space="preserve"> nanoparticles as remote-controlled </w:t>
      </w:r>
      <w:proofErr w:type="spellStart"/>
      <w:r w:rsidRPr="000C4640">
        <w:rPr>
          <w:color w:val="auto"/>
        </w:rPr>
        <w:t>nanotransducers</w:t>
      </w:r>
      <w:proofErr w:type="spellEnd"/>
      <w:r w:rsidRPr="000C4640">
        <w:rPr>
          <w:color w:val="auto"/>
        </w:rPr>
        <w:t xml:space="preserve">. </w:t>
      </w:r>
      <w:r w:rsidRPr="000C4640">
        <w:rPr>
          <w:i/>
          <w:iCs/>
          <w:color w:val="auto"/>
        </w:rPr>
        <w:t>Nat. Med.</w:t>
      </w:r>
      <w:r w:rsidRPr="000C4640">
        <w:rPr>
          <w:color w:val="auto"/>
        </w:rPr>
        <w:t xml:space="preserve"> </w:t>
      </w:r>
      <w:r w:rsidRPr="000C4640">
        <w:rPr>
          <w:b/>
          <w:bCs/>
          <w:color w:val="auto"/>
        </w:rPr>
        <w:t>2012</w:t>
      </w:r>
      <w:r w:rsidRPr="000C4640">
        <w:rPr>
          <w:bCs/>
          <w:color w:val="auto"/>
        </w:rPr>
        <w:t xml:space="preserve">, </w:t>
      </w:r>
      <w:r w:rsidRPr="000C4640">
        <w:rPr>
          <w:bCs/>
          <w:i/>
          <w:color w:val="auto"/>
        </w:rPr>
        <w:t>18</w:t>
      </w:r>
      <w:r w:rsidRPr="000C4640">
        <w:rPr>
          <w:bCs/>
          <w:color w:val="auto"/>
        </w:rPr>
        <w:t>, 1580–1585</w:t>
      </w:r>
      <w:r w:rsidRPr="000C4640">
        <w:rPr>
          <w:color w:val="auto"/>
        </w:rPr>
        <w:t>.</w:t>
      </w:r>
    </w:p>
    <w:tbl>
      <w:tblPr>
        <w:tblW w:w="0" w:type="auto"/>
        <w:jc w:val="center"/>
        <w:tblLook w:val="04A0" w:firstRow="1" w:lastRow="0" w:firstColumn="1" w:lastColumn="0" w:noHBand="0" w:noVBand="1"/>
      </w:tblPr>
      <w:tblGrid>
        <w:gridCol w:w="1707"/>
        <w:gridCol w:w="7137"/>
      </w:tblGrid>
      <w:tr w:rsidR="00D63CBB" w:rsidRPr="000C4640" w14:paraId="53DA602B" w14:textId="77777777" w:rsidTr="00BD5804">
        <w:trPr>
          <w:jc w:val="center"/>
        </w:trPr>
        <w:tc>
          <w:tcPr>
            <w:tcW w:w="0" w:type="auto"/>
            <w:shd w:val="clear" w:color="auto" w:fill="auto"/>
            <w:vAlign w:val="center"/>
          </w:tcPr>
          <w:p w14:paraId="6CD3C0C6" w14:textId="77777777" w:rsidR="00D63CBB" w:rsidRPr="000C4640" w:rsidRDefault="00D63CBB" w:rsidP="00BD5804">
            <w:pPr>
              <w:pStyle w:val="MDPI71References"/>
              <w:adjustRightInd w:val="0"/>
              <w:snapToGrid w:val="0"/>
              <w:ind w:left="-85"/>
              <w:rPr>
                <w:rFonts w:eastAsia="SimSun"/>
                <w:bCs/>
                <w:color w:val="auto"/>
              </w:rPr>
            </w:pPr>
            <w:r w:rsidRPr="000C4640">
              <w:rPr>
                <w:rFonts w:eastAsia="SimSun"/>
                <w:bCs/>
                <w:noProof/>
                <w:color w:val="auto"/>
                <w:lang w:eastAsia="ko-KR" w:bidi="ar-SA"/>
              </w:rPr>
              <w:drawing>
                <wp:inline distT="0" distB="0" distL="0" distR="0" wp14:anchorId="7D44C349" wp14:editId="5204CBC4">
                  <wp:extent cx="1000760" cy="362585"/>
                  <wp:effectExtent l="0" t="0" r="0" b="0"/>
                  <wp:docPr id="6" name="그림 3" descr="cop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Righ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00760" cy="362585"/>
                          </a:xfrm>
                          <a:prstGeom prst="rect">
                            <a:avLst/>
                          </a:prstGeom>
                          <a:noFill/>
                          <a:ln>
                            <a:noFill/>
                          </a:ln>
                        </pic:spPr>
                      </pic:pic>
                    </a:graphicData>
                  </a:graphic>
                </wp:inline>
              </w:drawing>
            </w:r>
          </w:p>
        </w:tc>
        <w:tc>
          <w:tcPr>
            <w:tcW w:w="7149" w:type="dxa"/>
            <w:shd w:val="clear" w:color="auto" w:fill="auto"/>
            <w:vAlign w:val="center"/>
          </w:tcPr>
          <w:p w14:paraId="12975D13" w14:textId="77777777" w:rsidR="00D63CBB" w:rsidRPr="000C4640" w:rsidRDefault="00D63CBB" w:rsidP="00BD5804">
            <w:pPr>
              <w:pStyle w:val="MDPI71References"/>
              <w:adjustRightInd w:val="0"/>
              <w:snapToGrid w:val="0"/>
              <w:ind w:left="-85"/>
              <w:rPr>
                <w:rFonts w:eastAsia="SimSun"/>
                <w:bCs/>
                <w:color w:val="auto"/>
              </w:rPr>
            </w:pPr>
            <w:r w:rsidRPr="000C4640">
              <w:rPr>
                <w:rFonts w:eastAsia="SimSun"/>
                <w:bCs/>
                <w:color w:val="auto"/>
              </w:rPr>
              <w:t>© 2019 by the authors. Submitted for possible open access publication under the terms and conditions of the Creative Commons Attribution (CC BY) license (http://creativecommons.org/licenses/by/4.0/).</w:t>
            </w:r>
          </w:p>
        </w:tc>
      </w:tr>
    </w:tbl>
    <w:p w14:paraId="22770C96" w14:textId="00D72A14" w:rsidR="007021E6" w:rsidRPr="007021E6" w:rsidRDefault="007021E6" w:rsidP="007021E6">
      <w:pPr>
        <w:tabs>
          <w:tab w:val="left" w:pos="7980"/>
        </w:tabs>
        <w:rPr>
          <w:rFonts w:eastAsiaTheme="minorEastAsia"/>
          <w:lang w:eastAsia="ko-KR" w:bidi="en-US"/>
        </w:rPr>
      </w:pPr>
      <w:proofErr w:type="spellStart"/>
      <w:r>
        <w:rPr>
          <w:rFonts w:eastAsiaTheme="minorEastAsia"/>
          <w:lang w:eastAsia="ko-KR" w:bidi="en-US"/>
        </w:rPr>
        <w:t>Ffigure</w:t>
      </w:r>
      <w:proofErr w:type="spellEnd"/>
      <w:r>
        <w:rPr>
          <w:rFonts w:eastAsiaTheme="minorEastAsia"/>
          <w:lang w:eastAsia="ko-KR" w:bidi="en-US"/>
        </w:rPr>
        <w:t xml:space="preserve"> s</w:t>
      </w:r>
      <w:bookmarkStart w:id="4" w:name="_GoBack"/>
      <w:bookmarkEnd w:id="4"/>
    </w:p>
    <w:sectPr w:rsidR="007021E6" w:rsidRPr="007021E6" w:rsidSect="00387E25">
      <w:headerReference w:type="even" r:id="rId14"/>
      <w:headerReference w:type="default" r:id="rId15"/>
      <w:footerReference w:type="default" r:id="rId16"/>
      <w:headerReference w:type="first" r:id="rId17"/>
      <w:footerReference w:type="first" r:id="rId18"/>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9FCAC" w14:textId="77777777" w:rsidR="001778C7" w:rsidRDefault="001778C7">
      <w:pPr>
        <w:spacing w:line="240" w:lineRule="auto"/>
      </w:pPr>
      <w:r>
        <w:separator/>
      </w:r>
    </w:p>
  </w:endnote>
  <w:endnote w:type="continuationSeparator" w:id="0">
    <w:p w14:paraId="054E843D" w14:textId="77777777" w:rsidR="001778C7" w:rsidRDefault="001778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0D6A7" w14:textId="77777777" w:rsidR="00AF7CE2" w:rsidRPr="00164C5C" w:rsidRDefault="00AF7CE2" w:rsidP="00AF7CE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19DAB" w14:textId="77777777" w:rsidR="00AF7CE2" w:rsidRPr="008B308E" w:rsidRDefault="00AF7CE2" w:rsidP="007C17C4">
    <w:pPr>
      <w:pStyle w:val="MDPIfooterfirstpage"/>
      <w:spacing w:line="240" w:lineRule="auto"/>
      <w:jc w:val="both"/>
      <w:rPr>
        <w:lang w:val="fr-CH"/>
      </w:rPr>
    </w:pPr>
    <w:r>
      <w:rPr>
        <w:i/>
      </w:rPr>
      <w:t xml:space="preserve">Cancers </w:t>
    </w:r>
    <w:r w:rsidR="00F71A8C" w:rsidRPr="00F71A8C">
      <w:rPr>
        <w:b/>
      </w:rPr>
      <w:t>20</w:t>
    </w:r>
    <w:r w:rsidR="007C17C4">
      <w:rPr>
        <w:b/>
      </w:rPr>
      <w:t>20</w:t>
    </w:r>
    <w:r w:rsidR="00F71A8C" w:rsidRPr="00F71A8C">
      <w:t xml:space="preserve">, </w:t>
    </w:r>
    <w:r w:rsidR="00F71A8C" w:rsidRPr="00F71A8C">
      <w:rPr>
        <w:i/>
      </w:rPr>
      <w:t>1</w:t>
    </w:r>
    <w:r w:rsidR="007C17C4">
      <w:rPr>
        <w:i/>
      </w:rPr>
      <w:t>2</w:t>
    </w:r>
    <w:r w:rsidR="00F71A8C" w:rsidRPr="00F71A8C">
      <w:t xml:space="preserve">, </w:t>
    </w:r>
    <w:r w:rsidR="00534C4A">
      <w:t xml:space="preserve">x; </w:t>
    </w:r>
    <w:proofErr w:type="spellStart"/>
    <w:r w:rsidR="00534C4A">
      <w:t>doi</w:t>
    </w:r>
    <w:proofErr w:type="spellEnd"/>
    <w:r w:rsidR="00534C4A">
      <w:t>: FOR PEER REVIEW</w:t>
    </w:r>
    <w:r w:rsidR="00874B5B" w:rsidRPr="008B308E">
      <w:rPr>
        <w:lang w:val="fr-CH"/>
      </w:rPr>
      <w:tab/>
    </w:r>
    <w:r w:rsidRPr="008B308E">
      <w:rPr>
        <w:lang w:val="fr-CH"/>
      </w:rPr>
      <w:t>www.mdpi.com/journal/</w:t>
    </w:r>
    <w:r w:rsidRPr="00511F0B">
      <w:t>cancers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48DEB8" w14:textId="77777777" w:rsidR="001778C7" w:rsidRDefault="001778C7">
      <w:pPr>
        <w:spacing w:line="240" w:lineRule="auto"/>
      </w:pPr>
      <w:r>
        <w:separator/>
      </w:r>
    </w:p>
  </w:footnote>
  <w:footnote w:type="continuationSeparator" w:id="0">
    <w:p w14:paraId="024ECB0D" w14:textId="77777777" w:rsidR="001778C7" w:rsidRDefault="001778C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3D999C" w14:textId="77777777" w:rsidR="00AF7CE2" w:rsidRDefault="00AF7CE2" w:rsidP="00AF7CE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C016B" w14:textId="6587D939" w:rsidR="00AF7CE2" w:rsidRPr="00836BB8" w:rsidRDefault="00AF7CE2" w:rsidP="007C17C4">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sidR="00F71A8C" w:rsidRPr="00F71A8C">
      <w:rPr>
        <w:rFonts w:ascii="Palatino Linotype" w:hAnsi="Palatino Linotype"/>
        <w:b/>
        <w:sz w:val="16"/>
      </w:rPr>
      <w:t>20</w:t>
    </w:r>
    <w:r w:rsidR="007C17C4">
      <w:rPr>
        <w:rFonts w:ascii="Palatino Linotype" w:hAnsi="Palatino Linotype"/>
        <w:b/>
        <w:sz w:val="16"/>
      </w:rPr>
      <w:t>20</w:t>
    </w:r>
    <w:r w:rsidR="00F71A8C" w:rsidRPr="00F71A8C">
      <w:rPr>
        <w:rFonts w:ascii="Palatino Linotype" w:hAnsi="Palatino Linotype"/>
        <w:sz w:val="16"/>
      </w:rPr>
      <w:t xml:space="preserve">, </w:t>
    </w:r>
    <w:r w:rsidR="00F71A8C" w:rsidRPr="00F71A8C">
      <w:rPr>
        <w:rFonts w:ascii="Palatino Linotype" w:hAnsi="Palatino Linotype"/>
        <w:i/>
        <w:sz w:val="16"/>
      </w:rPr>
      <w:t>1</w:t>
    </w:r>
    <w:r w:rsidR="007C17C4">
      <w:rPr>
        <w:rFonts w:ascii="Palatino Linotype" w:hAnsi="Palatino Linotype"/>
        <w:i/>
        <w:sz w:val="16"/>
      </w:rPr>
      <w:t>2</w:t>
    </w:r>
    <w:r w:rsidR="00534C4A">
      <w:rPr>
        <w:rFonts w:ascii="Palatino Linotype" w:hAnsi="Palatino Linotype"/>
        <w:sz w:val="16"/>
      </w:rPr>
      <w:t>, x FOR PEER REVIEW</w:t>
    </w:r>
    <w:r w:rsidR="00874B5B">
      <w:rPr>
        <w:rFonts w:ascii="Palatino Linotype" w:hAnsi="Palatino Linotype"/>
        <w:sz w:val="16"/>
      </w:rPr>
      <w:tab/>
    </w:r>
    <w:r w:rsidR="00534C4A">
      <w:rPr>
        <w:rFonts w:ascii="Palatino Linotype" w:hAnsi="Palatino Linotype"/>
        <w:sz w:val="16"/>
      </w:rPr>
      <w:fldChar w:fldCharType="begin"/>
    </w:r>
    <w:r w:rsidR="00534C4A">
      <w:rPr>
        <w:rFonts w:ascii="Palatino Linotype" w:hAnsi="Palatino Linotype"/>
        <w:sz w:val="16"/>
      </w:rPr>
      <w:instrText xml:space="preserve"> PAGE   \* MERGEFORMAT </w:instrText>
    </w:r>
    <w:r w:rsidR="00534C4A">
      <w:rPr>
        <w:rFonts w:ascii="Palatino Linotype" w:hAnsi="Palatino Linotype"/>
        <w:sz w:val="16"/>
      </w:rPr>
      <w:fldChar w:fldCharType="separate"/>
    </w:r>
    <w:r w:rsidR="00F22233">
      <w:rPr>
        <w:rFonts w:ascii="Palatino Linotype" w:hAnsi="Palatino Linotype"/>
        <w:noProof/>
        <w:sz w:val="16"/>
      </w:rPr>
      <w:t>12</w:t>
    </w:r>
    <w:r w:rsidR="00534C4A">
      <w:rPr>
        <w:rFonts w:ascii="Palatino Linotype" w:hAnsi="Palatino Linotype"/>
        <w:sz w:val="16"/>
      </w:rPr>
      <w:fldChar w:fldCharType="end"/>
    </w:r>
    <w:r w:rsidR="00534C4A">
      <w:rPr>
        <w:rFonts w:ascii="Palatino Linotype" w:hAnsi="Palatino Linotype"/>
        <w:sz w:val="16"/>
      </w:rPr>
      <w:t xml:space="preserve"> of </w:t>
    </w:r>
    <w:r w:rsidR="00534C4A">
      <w:rPr>
        <w:rFonts w:ascii="Palatino Linotype" w:hAnsi="Palatino Linotype"/>
        <w:sz w:val="16"/>
      </w:rPr>
      <w:fldChar w:fldCharType="begin"/>
    </w:r>
    <w:r w:rsidR="00534C4A">
      <w:rPr>
        <w:rFonts w:ascii="Palatino Linotype" w:hAnsi="Palatino Linotype"/>
        <w:sz w:val="16"/>
      </w:rPr>
      <w:instrText xml:space="preserve"> NUMPAGES   \* MERGEFORMAT </w:instrText>
    </w:r>
    <w:r w:rsidR="00534C4A">
      <w:rPr>
        <w:rFonts w:ascii="Palatino Linotype" w:hAnsi="Palatino Linotype"/>
        <w:sz w:val="16"/>
      </w:rPr>
      <w:fldChar w:fldCharType="separate"/>
    </w:r>
    <w:r w:rsidR="00F22233">
      <w:rPr>
        <w:rFonts w:ascii="Palatino Linotype" w:hAnsi="Palatino Linotype"/>
        <w:noProof/>
        <w:sz w:val="16"/>
      </w:rPr>
      <w:t>12</w:t>
    </w:r>
    <w:r w:rsidR="00534C4A">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FCCD2" w14:textId="77777777" w:rsidR="00AF7CE2" w:rsidRDefault="006D27F5" w:rsidP="00AF7CE2">
    <w:pPr>
      <w:pStyle w:val="MDPIheaderjournallogo"/>
    </w:pPr>
    <w:r w:rsidRPr="00A04686">
      <w:rPr>
        <w:noProof/>
        <w:lang w:eastAsia="ko-KR"/>
      </w:rPr>
      <w:drawing>
        <wp:inline distT="0" distB="0" distL="0" distR="0" wp14:anchorId="22E2B1AB" wp14:editId="6DC6BF77">
          <wp:extent cx="1684655" cy="431800"/>
          <wp:effectExtent l="0" t="0" r="0" b="6350"/>
          <wp:docPr id="3" name="Picture 3" descr="C:\Users\home\Desktop\logos\canc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cance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4655" cy="431800"/>
                  </a:xfrm>
                  <a:prstGeom prst="rect">
                    <a:avLst/>
                  </a:prstGeom>
                  <a:noFill/>
                  <a:ln>
                    <a:noFill/>
                  </a:ln>
                </pic:spPr>
              </pic:pic>
            </a:graphicData>
          </a:graphic>
        </wp:inline>
      </w:drawing>
    </w:r>
    <w:r w:rsidRPr="002751C4">
      <w:rPr>
        <w:i w:val="0"/>
        <w:noProof/>
        <w:szCs w:val="16"/>
        <w:lang w:eastAsia="ko-KR"/>
      </w:rPr>
      <mc:AlternateContent>
        <mc:Choice Requires="wps">
          <w:drawing>
            <wp:anchor distT="45720" distB="45720" distL="114300" distR="114300" simplePos="0" relativeHeight="251657728" behindDoc="1" locked="0" layoutInCell="1" allowOverlap="1" wp14:anchorId="7CAC29F8" wp14:editId="73D3051A">
              <wp:simplePos x="0" y="0"/>
              <wp:positionH relativeFrom="page">
                <wp:posOffset>6029960</wp:posOffset>
              </wp:positionH>
              <wp:positionV relativeFrom="page">
                <wp:posOffset>647700</wp:posOffset>
              </wp:positionV>
              <wp:extent cx="5403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240368A1" w14:textId="77777777" w:rsidR="00AF7CE2" w:rsidRDefault="006D27F5" w:rsidP="00AF7CE2">
                          <w:pPr>
                            <w:pStyle w:val="MDPIheaderjournallogo"/>
                            <w:jc w:val="center"/>
                            <w:textboxTightWrap w:val="allLines"/>
                            <w:rPr>
                              <w:i w:val="0"/>
                              <w:szCs w:val="16"/>
                            </w:rPr>
                          </w:pPr>
                          <w:r w:rsidRPr="003A55A8">
                            <w:rPr>
                              <w:i w:val="0"/>
                              <w:noProof/>
                              <w:szCs w:val="16"/>
                              <w:lang w:eastAsia="ko-KR"/>
                            </w:rPr>
                            <w:drawing>
                              <wp:inline distT="0" distB="0" distL="0" distR="0" wp14:anchorId="366BBB1F" wp14:editId="5DF656DF">
                                <wp:extent cx="541655" cy="355600"/>
                                <wp:effectExtent l="0" t="0" r="0" b="6350"/>
                                <wp:docPr id="9"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1655" cy="3556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AC29F8" id="_x0000_t202" coordsize="21600,21600" o:spt="202" path="m,l,21600r21600,l21600,xe">
              <v:stroke joinstyle="miter"/>
              <v:path gradientshapeok="t" o:connecttype="rect"/>
            </v:shapetype>
            <v:shape id="Text Box 2" o:spid="_x0000_s1026" type="#_x0000_t202" style="position:absolute;left:0;text-align:left;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240368A1" w14:textId="77777777" w:rsidR="00AF7CE2" w:rsidRDefault="006D27F5" w:rsidP="00AF7CE2">
                    <w:pPr>
                      <w:pStyle w:val="MDPIheaderjournallogo"/>
                      <w:jc w:val="center"/>
                      <w:textboxTightWrap w:val="allLines"/>
                      <w:rPr>
                        <w:i w:val="0"/>
                        <w:szCs w:val="16"/>
                      </w:rPr>
                    </w:pPr>
                    <w:r w:rsidRPr="003A55A8">
                      <w:rPr>
                        <w:i w:val="0"/>
                        <w:noProof/>
                        <w:szCs w:val="16"/>
                        <w:lang w:eastAsia="ko-KR"/>
                      </w:rPr>
                      <w:drawing>
                        <wp:inline distT="0" distB="0" distL="0" distR="0" wp14:anchorId="366BBB1F" wp14:editId="5DF656DF">
                          <wp:extent cx="541655" cy="355600"/>
                          <wp:effectExtent l="0" t="0" r="0" b="6350"/>
                          <wp:docPr id="9"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1655" cy="355600"/>
                                  </a:xfrm>
                                  <a:prstGeom prst="rect">
                                    <a:avLst/>
                                  </a:prstGeom>
                                  <a:noFill/>
                                  <a:ln>
                                    <a:noFill/>
                                  </a:ln>
                                </pic:spPr>
                              </pic:pic>
                            </a:graphicData>
                          </a:graphic>
                        </wp:inline>
                      </w:drawing>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27F5"/>
    <w:rsid w:val="0000236C"/>
    <w:rsid w:val="00005A26"/>
    <w:rsid w:val="0004468E"/>
    <w:rsid w:val="000618E3"/>
    <w:rsid w:val="00062009"/>
    <w:rsid w:val="00065A37"/>
    <w:rsid w:val="000A6F47"/>
    <w:rsid w:val="000C4640"/>
    <w:rsid w:val="000D4AE8"/>
    <w:rsid w:val="000E6E5E"/>
    <w:rsid w:val="000F0E63"/>
    <w:rsid w:val="00126C03"/>
    <w:rsid w:val="001778C7"/>
    <w:rsid w:val="00186691"/>
    <w:rsid w:val="001B645A"/>
    <w:rsid w:val="001E2AEB"/>
    <w:rsid w:val="002026A3"/>
    <w:rsid w:val="00232047"/>
    <w:rsid w:val="00245D55"/>
    <w:rsid w:val="002629A3"/>
    <w:rsid w:val="002647B5"/>
    <w:rsid w:val="00270C6C"/>
    <w:rsid w:val="00272F25"/>
    <w:rsid w:val="002A0D6E"/>
    <w:rsid w:val="002B5823"/>
    <w:rsid w:val="002D3453"/>
    <w:rsid w:val="00316E1B"/>
    <w:rsid w:val="00326141"/>
    <w:rsid w:val="003271CA"/>
    <w:rsid w:val="00345555"/>
    <w:rsid w:val="00387E25"/>
    <w:rsid w:val="00394E80"/>
    <w:rsid w:val="003A55A8"/>
    <w:rsid w:val="003A70F0"/>
    <w:rsid w:val="003B0587"/>
    <w:rsid w:val="00401D30"/>
    <w:rsid w:val="0044756D"/>
    <w:rsid w:val="004807A8"/>
    <w:rsid w:val="004954EF"/>
    <w:rsid w:val="004B160C"/>
    <w:rsid w:val="004D3593"/>
    <w:rsid w:val="004E0105"/>
    <w:rsid w:val="0051283A"/>
    <w:rsid w:val="00513C95"/>
    <w:rsid w:val="00534C4A"/>
    <w:rsid w:val="005425B6"/>
    <w:rsid w:val="00596A63"/>
    <w:rsid w:val="005A0BED"/>
    <w:rsid w:val="005B45B7"/>
    <w:rsid w:val="00607E76"/>
    <w:rsid w:val="00611407"/>
    <w:rsid w:val="00623476"/>
    <w:rsid w:val="00627D4F"/>
    <w:rsid w:val="0063570B"/>
    <w:rsid w:val="00676FEB"/>
    <w:rsid w:val="006837C3"/>
    <w:rsid w:val="00692393"/>
    <w:rsid w:val="0069273C"/>
    <w:rsid w:val="006929DA"/>
    <w:rsid w:val="006D27F5"/>
    <w:rsid w:val="006D37E0"/>
    <w:rsid w:val="006F7149"/>
    <w:rsid w:val="007021E6"/>
    <w:rsid w:val="0072747F"/>
    <w:rsid w:val="007346D0"/>
    <w:rsid w:val="007C17C4"/>
    <w:rsid w:val="00813B79"/>
    <w:rsid w:val="00817FC9"/>
    <w:rsid w:val="00830150"/>
    <w:rsid w:val="00851EBD"/>
    <w:rsid w:val="00874B5B"/>
    <w:rsid w:val="00895472"/>
    <w:rsid w:val="008B0E4D"/>
    <w:rsid w:val="008D09DD"/>
    <w:rsid w:val="008F4843"/>
    <w:rsid w:val="00925B94"/>
    <w:rsid w:val="009346CF"/>
    <w:rsid w:val="00952D82"/>
    <w:rsid w:val="00962DF2"/>
    <w:rsid w:val="00963346"/>
    <w:rsid w:val="00964FB2"/>
    <w:rsid w:val="009A7C8B"/>
    <w:rsid w:val="009D74AE"/>
    <w:rsid w:val="009F70E6"/>
    <w:rsid w:val="00A0492D"/>
    <w:rsid w:val="00A06051"/>
    <w:rsid w:val="00A218F0"/>
    <w:rsid w:val="00A53B15"/>
    <w:rsid w:val="00A70EAB"/>
    <w:rsid w:val="00A84B1E"/>
    <w:rsid w:val="00AC2C4A"/>
    <w:rsid w:val="00AD25F0"/>
    <w:rsid w:val="00AF7CE2"/>
    <w:rsid w:val="00B005DB"/>
    <w:rsid w:val="00B16352"/>
    <w:rsid w:val="00B5174B"/>
    <w:rsid w:val="00B74A9D"/>
    <w:rsid w:val="00B874CF"/>
    <w:rsid w:val="00B904C6"/>
    <w:rsid w:val="00BB5186"/>
    <w:rsid w:val="00BE02A0"/>
    <w:rsid w:val="00BF6003"/>
    <w:rsid w:val="00C07B51"/>
    <w:rsid w:val="00C146C6"/>
    <w:rsid w:val="00C34630"/>
    <w:rsid w:val="00C44C10"/>
    <w:rsid w:val="00C47275"/>
    <w:rsid w:val="00C5745D"/>
    <w:rsid w:val="00C60701"/>
    <w:rsid w:val="00C862EE"/>
    <w:rsid w:val="00CB5C68"/>
    <w:rsid w:val="00CD4EB1"/>
    <w:rsid w:val="00D109C8"/>
    <w:rsid w:val="00D47808"/>
    <w:rsid w:val="00D52E07"/>
    <w:rsid w:val="00D63CBB"/>
    <w:rsid w:val="00D67A84"/>
    <w:rsid w:val="00D81694"/>
    <w:rsid w:val="00D83B25"/>
    <w:rsid w:val="00DA4414"/>
    <w:rsid w:val="00DE3283"/>
    <w:rsid w:val="00E13705"/>
    <w:rsid w:val="00E317F8"/>
    <w:rsid w:val="00E521BD"/>
    <w:rsid w:val="00E918F6"/>
    <w:rsid w:val="00F22233"/>
    <w:rsid w:val="00F22713"/>
    <w:rsid w:val="00F5117F"/>
    <w:rsid w:val="00F52611"/>
    <w:rsid w:val="00F528E5"/>
    <w:rsid w:val="00F71A8C"/>
    <w:rsid w:val="00F90736"/>
    <w:rsid w:val="00F91240"/>
    <w:rsid w:val="00F941A3"/>
    <w:rsid w:val="00FB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6F9535"/>
  <w15:chartTrackingRefBased/>
  <w15:docId w15:val="{322F65B5-AB0A-4410-919D-30B6AB3BF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55A8"/>
    <w:pPr>
      <w:spacing w:line="340" w:lineRule="atLeast"/>
      <w:jc w:val="both"/>
    </w:pPr>
    <w:rPr>
      <w:rFonts w:ascii="Times New Roman" w:eastAsia="Times New Roman" w:hAnsi="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MDPI12title"/>
    <w:qFormat/>
    <w:rsid w:val="00387E25"/>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MDPI13authornames"/>
    <w:qFormat/>
    <w:rsid w:val="00387E25"/>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MDPI14history"/>
    <w:qFormat/>
    <w:rsid w:val="00387E25"/>
    <w:pPr>
      <w:adjustRightInd w:val="0"/>
      <w:snapToGrid w:val="0"/>
      <w:spacing w:after="12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MDPI62Acknowledgments"/>
    <w:next w:val="Normal"/>
    <w:qFormat/>
    <w:rsid w:val="00387E25"/>
    <w:pPr>
      <w:ind w:left="113"/>
      <w:jc w:val="left"/>
    </w:pPr>
    <w:rPr>
      <w:snapToGrid/>
    </w:rPr>
  </w:style>
  <w:style w:type="paragraph" w:customStyle="1" w:styleId="MDPI16affiliation">
    <w:name w:val="MDPI_1.6_affiliation"/>
    <w:qFormat/>
    <w:rsid w:val="00387E25"/>
    <w:pPr>
      <w:adjustRightInd w:val="0"/>
      <w:snapToGrid w:val="0"/>
      <w:spacing w:line="260" w:lineRule="atLeast"/>
      <w:ind w:left="311" w:hanging="198"/>
    </w:pPr>
    <w:rPr>
      <w:rFonts w:ascii="Palatino Linotype" w:eastAsia="Times New Roman" w:hAnsi="Palatino Linotype"/>
      <w:color w:val="000000"/>
      <w:sz w:val="18"/>
      <w:szCs w:val="18"/>
      <w:lang w:eastAsia="de-DE" w:bidi="en-US"/>
    </w:rPr>
  </w:style>
  <w:style w:type="paragraph" w:customStyle="1" w:styleId="MDPI17abstract">
    <w:name w:val="MDPI_1.7_abstract"/>
    <w:next w:val="Normal"/>
    <w:qFormat/>
    <w:rsid w:val="00387E25"/>
    <w:pPr>
      <w:adjustRightInd w:val="0"/>
      <w:snapToGrid w:val="0"/>
      <w:spacing w:before="240" w:line="260" w:lineRule="atLeast"/>
      <w:ind w:left="113"/>
      <w:jc w:val="both"/>
    </w:pPr>
    <w:rPr>
      <w:rFonts w:ascii="Palatino Linotype" w:eastAsia="Times New Roman" w:hAnsi="Palatino Linotype"/>
      <w:color w:val="000000"/>
      <w:szCs w:val="22"/>
      <w:lang w:eastAsia="de-DE" w:bidi="en-US"/>
    </w:rPr>
  </w:style>
  <w:style w:type="paragraph" w:customStyle="1" w:styleId="MDPI18keywords">
    <w:name w:val="MDPI_1.8_keywords"/>
    <w:next w:val="Normal"/>
    <w:qFormat/>
    <w:rsid w:val="00387E25"/>
    <w:pPr>
      <w:adjustRightInd w:val="0"/>
      <w:snapToGrid w:val="0"/>
      <w:spacing w:before="240" w:line="260" w:lineRule="atLeast"/>
      <w:ind w:left="113"/>
      <w:jc w:val="both"/>
    </w:pPr>
    <w:rPr>
      <w:rFonts w:ascii="Palatino Linotype" w:eastAsia="Times New Roman" w:hAnsi="Palatino Linotype"/>
      <w:snapToGrid w:val="0"/>
      <w:color w:val="000000"/>
      <w:szCs w:val="22"/>
      <w:lang w:eastAsia="de-DE" w:bidi="en-US"/>
    </w:rPr>
  </w:style>
  <w:style w:type="paragraph" w:customStyle="1" w:styleId="MDPI19line">
    <w:name w:val="MDPI_1.9_line"/>
    <w:qFormat/>
    <w:rsid w:val="00387E25"/>
    <w:pPr>
      <w:pBdr>
        <w:bottom w:val="single" w:sz="6" w:space="1" w:color="auto"/>
      </w:pBdr>
      <w:spacing w:line="260" w:lineRule="atLeast"/>
      <w:jc w:val="both"/>
    </w:pPr>
    <w:rPr>
      <w:rFonts w:ascii="Palatino Linotype" w:eastAsia="Times New Roman" w:hAnsi="Palatino Linotype" w:cstheme="minorBidi"/>
      <w:color w:val="000000"/>
      <w:szCs w:val="24"/>
      <w:lang w:eastAsia="de-DE" w:bidi="en-US"/>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3A55A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3A55A8"/>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3A55A8"/>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3A55A8"/>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3A55A8"/>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387E25"/>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qFormat/>
    <w:rsid w:val="00387E25"/>
    <w:pPr>
      <w:adjustRightInd w:val="0"/>
      <w:snapToGrid w:val="0"/>
      <w:spacing w:line="260" w:lineRule="atLeast"/>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387E25"/>
    <w:pPr>
      <w:spacing w:after="240" w:line="260" w:lineRule="atLeast"/>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387E25"/>
    <w:pPr>
      <w:spacing w:before="240" w:line="260" w:lineRule="atLeast"/>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387E25"/>
    <w:pPr>
      <w:spacing w:after="120" w:line="260" w:lineRule="atLeast"/>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387E25"/>
    <w:pPr>
      <w:spacing w:before="120" w:line="260" w:lineRule="atLeast"/>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387E25"/>
    <w:pPr>
      <w:spacing w:line="260" w:lineRule="atLeast"/>
      <w:jc w:val="both"/>
    </w:pPr>
    <w:rPr>
      <w:rFonts w:ascii="Palatino Linotype" w:eastAsia="Times New Roman" w:hAnsi="Palatino Linotype"/>
      <w:snapToGrid w:val="0"/>
      <w:color w:val="000000"/>
      <w:szCs w:val="22"/>
      <w:lang w:eastAsia="de-DE" w:bidi="en-US"/>
    </w:rPr>
  </w:style>
  <w:style w:type="paragraph" w:customStyle="1" w:styleId="MDPI38bullet">
    <w:name w:val="MDPI_3.8_bullet"/>
    <w:qFormat/>
    <w:rsid w:val="00387E25"/>
    <w:pPr>
      <w:adjustRightInd w:val="0"/>
      <w:snapToGrid w:val="0"/>
      <w:spacing w:line="260" w:lineRule="atLeast"/>
      <w:ind w:hanging="357"/>
      <w:jc w:val="both"/>
    </w:pPr>
    <w:rPr>
      <w:rFonts w:ascii="Palatino Linotype" w:eastAsia="Times New Roman" w:hAnsi="Palatino Linotype"/>
      <w:snapToGrid w:val="0"/>
      <w:color w:val="000000"/>
      <w:szCs w:val="22"/>
      <w:lang w:eastAsia="de-DE" w:bidi="en-US"/>
    </w:rPr>
  </w:style>
  <w:style w:type="paragraph" w:customStyle="1" w:styleId="MDPI39equation">
    <w:name w:val="MDPI_3.9_equation"/>
    <w:qFormat/>
    <w:rsid w:val="00387E25"/>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387E25"/>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62Acknowledgments">
    <w:name w:val="MDPI_6.2_Acknowledgments"/>
    <w:qFormat/>
    <w:rsid w:val="00387E25"/>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qFormat/>
    <w:rsid w:val="00387E25"/>
    <w:pPr>
      <w:adjustRightInd w:val="0"/>
      <w:snapToGrid w:val="0"/>
      <w:spacing w:before="240" w:after="120" w:line="260" w:lineRule="atLeast"/>
      <w:ind w:left="425" w:right="425"/>
      <w:jc w:val="both"/>
    </w:pPr>
    <w:rPr>
      <w:rFonts w:ascii="Palatino Linotype" w:eastAsia="Times New Roman" w:hAnsi="Palatino Linotype" w:cstheme="minorBidi"/>
      <w:color w:val="000000"/>
      <w:sz w:val="18"/>
      <w:szCs w:val="22"/>
      <w:lang w:eastAsia="de-DE" w:bidi="en-US"/>
    </w:rPr>
  </w:style>
  <w:style w:type="paragraph" w:customStyle="1" w:styleId="MDPI42tablebody">
    <w:name w:val="MDPI_4.2_table_body"/>
    <w:qFormat/>
    <w:rsid w:val="006F714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387E25"/>
    <w:pPr>
      <w:adjustRightInd w:val="0"/>
      <w:snapToGrid w:val="0"/>
      <w:spacing w:after="240" w:line="260" w:lineRule="atLeast"/>
      <w:jc w:val="both"/>
    </w:pPr>
    <w:rPr>
      <w:rFonts w:ascii="Palatino Linotype" w:eastAsia="Times New Roman" w:hAnsi="Palatino Linotype" w:cstheme="minorBidi"/>
      <w:color w:val="000000"/>
      <w:sz w:val="18"/>
      <w:szCs w:val="22"/>
      <w:lang w:eastAsia="de-DE" w:bidi="en-US"/>
    </w:rPr>
  </w:style>
  <w:style w:type="paragraph" w:customStyle="1" w:styleId="MDPI51figurecaption">
    <w:name w:val="MDPI_5.1_figure_caption"/>
    <w:qFormat/>
    <w:rsid w:val="00387E25"/>
    <w:pPr>
      <w:adjustRightInd w:val="0"/>
      <w:snapToGrid w:val="0"/>
      <w:spacing w:before="120" w:after="240" w:line="260" w:lineRule="atLeast"/>
      <w:ind w:left="425" w:right="425"/>
      <w:jc w:val="both"/>
    </w:pPr>
    <w:rPr>
      <w:rFonts w:ascii="Palatino Linotype" w:eastAsia="Times New Roman" w:hAnsi="Palatino Linotype"/>
      <w:color w:val="000000"/>
      <w:sz w:val="18"/>
      <w:lang w:eastAsia="de-DE" w:bidi="en-US"/>
    </w:rPr>
  </w:style>
  <w:style w:type="paragraph" w:customStyle="1" w:styleId="MDPI52figure">
    <w:name w:val="MDPI_5.2_figure"/>
    <w:qFormat/>
    <w:rsid w:val="00387E25"/>
    <w:pPr>
      <w:adjustRightInd w:val="0"/>
      <w:snapToGrid w:val="0"/>
      <w:spacing w:before="240" w:after="120" w:line="260" w:lineRule="atLeast"/>
      <w:jc w:val="center"/>
    </w:pPr>
    <w:rPr>
      <w:rFonts w:ascii="Palatino Linotype" w:eastAsia="Times New Roman" w:hAnsi="Palatino Linotype"/>
      <w:snapToGrid w:val="0"/>
      <w:color w:val="000000"/>
      <w:lang w:eastAsia="de-DE" w:bidi="en-US"/>
    </w:rPr>
  </w:style>
  <w:style w:type="paragraph" w:customStyle="1" w:styleId="MDPI61Supplementary">
    <w:name w:val="MDPI_6.1_Supplementary"/>
    <w:qFormat/>
    <w:rsid w:val="00387E25"/>
    <w:pPr>
      <w:spacing w:before="240" w:line="260" w:lineRule="atLeast"/>
      <w:jc w:val="both"/>
    </w:pPr>
    <w:rPr>
      <w:rFonts w:ascii="Palatino Linotype" w:eastAsia="Times New Roman" w:hAnsi="Palatino Linotype"/>
      <w:snapToGrid w:val="0"/>
      <w:color w:val="000000"/>
      <w:sz w:val="18"/>
      <w:lang w:eastAsia="en-US" w:bidi="en-US"/>
    </w:rPr>
  </w:style>
  <w:style w:type="paragraph" w:customStyle="1" w:styleId="MDPI63AuthorContributions">
    <w:name w:val="MDPI_6.3_AuthorContributions"/>
    <w:qFormat/>
    <w:rsid w:val="00387E25"/>
    <w:pPr>
      <w:spacing w:line="260" w:lineRule="atLeast"/>
      <w:jc w:val="both"/>
    </w:pPr>
    <w:rPr>
      <w:rFonts w:ascii="Palatino Linotype" w:hAnsi="Palatino Linotype"/>
      <w:snapToGrid w:val="0"/>
      <w:sz w:val="18"/>
      <w:lang w:eastAsia="en-US" w:bidi="en-US"/>
    </w:rPr>
  </w:style>
  <w:style w:type="paragraph" w:customStyle="1" w:styleId="MDPI64CoI">
    <w:name w:val="MDPI_6.4_CoI"/>
    <w:qFormat/>
    <w:rsid w:val="00387E25"/>
    <w:pPr>
      <w:adjustRightInd w:val="0"/>
      <w:snapToGrid w:val="0"/>
      <w:spacing w:before="120" w:after="120" w:line="260" w:lineRule="atLeast"/>
      <w:jc w:val="both"/>
    </w:pPr>
    <w:rPr>
      <w:rFonts w:ascii="Palatino Linotype" w:eastAsia="Times New Roman" w:hAnsi="Palatino Linotype"/>
      <w:snapToGrid w:val="0"/>
      <w:color w:val="000000"/>
      <w:sz w:val="18"/>
      <w:lang w:eastAsia="de-DE" w:bidi="en-US"/>
    </w:rPr>
  </w:style>
  <w:style w:type="paragraph" w:customStyle="1" w:styleId="MDPI81theorem">
    <w:name w:val="MDPI_8.1_theorem"/>
    <w:qFormat/>
    <w:rsid w:val="00387E25"/>
    <w:pPr>
      <w:spacing w:line="260" w:lineRule="atLeast"/>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387E25"/>
    <w:pPr>
      <w:spacing w:line="260" w:lineRule="atLeast"/>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387E25"/>
    <w:pPr>
      <w:tabs>
        <w:tab w:val="right" w:pos="8845"/>
      </w:tabs>
      <w:spacing w:line="160" w:lineRule="exact"/>
    </w:pPr>
    <w:rPr>
      <w:rFonts w:ascii="Palatino Linotype" w:eastAsia="Times New Roman" w:hAnsi="Palatino Linotype"/>
      <w:color w:val="000000"/>
      <w:sz w:val="16"/>
      <w:lang w:eastAsia="de-DE"/>
    </w:rPr>
  </w:style>
  <w:style w:type="paragraph" w:customStyle="1" w:styleId="MDPI31text">
    <w:name w:val="MDPI_3.1_text"/>
    <w:link w:val="MDPI31textChar"/>
    <w:qFormat/>
    <w:rsid w:val="00387E25"/>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387E25"/>
    <w:pPr>
      <w:adjustRightInd w:val="0"/>
      <w:snapToGrid w:val="0"/>
      <w:spacing w:before="240" w:after="120" w:line="260" w:lineRule="atLeast"/>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387E25"/>
    <w:pPr>
      <w:adjustRightInd w:val="0"/>
      <w:snapToGrid w:val="0"/>
      <w:spacing w:before="240" w:after="120" w:line="260" w:lineRule="atLeast"/>
      <w:jc w:val="both"/>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387E25"/>
    <w:pPr>
      <w:adjustRightInd w:val="0"/>
      <w:snapToGrid w:val="0"/>
      <w:spacing w:before="240" w:after="120" w:line="260" w:lineRule="atLeast"/>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387E25"/>
    <w:pPr>
      <w:spacing w:line="260" w:lineRule="atLeast"/>
      <w:jc w:val="both"/>
    </w:pPr>
    <w:rPr>
      <w:rFonts w:ascii="Palatino Linotype" w:eastAsia="Times New Roman" w:hAnsi="Palatino Linotype"/>
      <w:snapToGrid w:val="0"/>
      <w:color w:val="000000"/>
      <w:sz w:val="18"/>
      <w:lang w:eastAsia="de-DE" w:bidi="en-US"/>
    </w:rPr>
  </w:style>
  <w:style w:type="paragraph" w:styleId="BalloonText">
    <w:name w:val="Balloon Text"/>
    <w:basedOn w:val="Normal"/>
    <w:link w:val="BalloonTextChar"/>
    <w:uiPriority w:val="99"/>
    <w:semiHidden/>
    <w:unhideWhenUsed/>
    <w:rsid w:val="003A55A8"/>
    <w:pPr>
      <w:spacing w:line="240" w:lineRule="auto"/>
    </w:pPr>
    <w:rPr>
      <w:sz w:val="18"/>
      <w:szCs w:val="18"/>
    </w:rPr>
  </w:style>
  <w:style w:type="character" w:customStyle="1" w:styleId="BalloonTextChar">
    <w:name w:val="Balloon Text Char"/>
    <w:link w:val="BalloonText"/>
    <w:uiPriority w:val="99"/>
    <w:semiHidden/>
    <w:rsid w:val="003A55A8"/>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3A55A8"/>
  </w:style>
  <w:style w:type="table" w:customStyle="1" w:styleId="MDPI41threelinetable">
    <w:name w:val="MDPI_4.1_three_line_table"/>
    <w:basedOn w:val="TableNormal"/>
    <w:uiPriority w:val="99"/>
    <w:rsid w:val="00387E25"/>
    <w:pPr>
      <w:adjustRightInd w:val="0"/>
      <w:snapToGrid w:val="0"/>
      <w:jc w:val="center"/>
    </w:pPr>
    <w:rPr>
      <w:rFonts w:ascii="Palatino Linotype" w:eastAsiaTheme="minorEastAsia"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unhideWhenUsed/>
    <w:rsid w:val="005425B6"/>
    <w:rPr>
      <w:color w:val="0563C1"/>
      <w:u w:val="single"/>
    </w:rPr>
  </w:style>
  <w:style w:type="character" w:customStyle="1" w:styleId="UnresolvedMention1">
    <w:name w:val="Unresolved Mention1"/>
    <w:uiPriority w:val="99"/>
    <w:semiHidden/>
    <w:unhideWhenUsed/>
    <w:rsid w:val="00963346"/>
    <w:rPr>
      <w:color w:val="605E5C"/>
      <w:shd w:val="clear" w:color="auto" w:fill="E1DFDD"/>
    </w:rPr>
  </w:style>
  <w:style w:type="table" w:styleId="PlainTable4">
    <w:name w:val="Plain Table 4"/>
    <w:basedOn w:val="TableNormal"/>
    <w:uiPriority w:val="44"/>
    <w:rsid w:val="00F71A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Bibliography">
    <w:name w:val="Bibliography"/>
    <w:basedOn w:val="Normal"/>
    <w:next w:val="Normal"/>
    <w:uiPriority w:val="37"/>
    <w:semiHidden/>
    <w:unhideWhenUsed/>
    <w:rsid w:val="006D27F5"/>
  </w:style>
  <w:style w:type="character" w:customStyle="1" w:styleId="st1">
    <w:name w:val="st1"/>
    <w:rsid w:val="006D27F5"/>
  </w:style>
  <w:style w:type="character" w:customStyle="1" w:styleId="MDPI31textChar">
    <w:name w:val="MDPI_3.1_text Char"/>
    <w:link w:val="MDPI31text"/>
    <w:rsid w:val="006D27F5"/>
    <w:rPr>
      <w:rFonts w:ascii="Palatino Linotype" w:eastAsia="Times New Roman" w:hAnsi="Palatino Linotype"/>
      <w:snapToGrid w:val="0"/>
      <w:color w:val="000000"/>
      <w:szCs w:val="22"/>
      <w:lang w:eastAsia="de-DE" w:bidi="en-US"/>
    </w:rPr>
  </w:style>
  <w:style w:type="paragraph" w:customStyle="1" w:styleId="MDPI15academiceditor">
    <w:name w:val="MDPI_1.5_academic_editor"/>
    <w:qFormat/>
    <w:rsid w:val="00387E25"/>
    <w:pPr>
      <w:adjustRightInd w:val="0"/>
      <w:snapToGrid w:val="0"/>
      <w:spacing w:line="260" w:lineRule="atLeast"/>
      <w:ind w:left="113"/>
    </w:pPr>
    <w:rPr>
      <w:rFonts w:ascii="Palatino Linotype" w:eastAsia="Times New Roman" w:hAnsi="Palatino Linotype"/>
      <w:color w:val="000000"/>
      <w:sz w:val="18"/>
      <w:szCs w:val="22"/>
      <w:lang w:eastAsia="de-DE" w:bidi="en-US"/>
    </w:rPr>
  </w:style>
  <w:style w:type="paragraph" w:customStyle="1" w:styleId="MDPI19classification">
    <w:name w:val="MDPI_1.9_classification"/>
    <w:qFormat/>
    <w:rsid w:val="00387E25"/>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387E25"/>
    <w:pPr>
      <w:adjustRightInd w:val="0"/>
      <w:snapToGrid w:val="0"/>
      <w:spacing w:before="240" w:after="120" w:line="260" w:lineRule="atLeast"/>
      <w:jc w:val="center"/>
    </w:pPr>
    <w:rPr>
      <w:rFonts w:ascii="Palatino Linotype" w:eastAsiaTheme="minorEastAsia" w:hAnsi="Palatino Linotype" w:cstheme="minorBidi"/>
      <w:noProof/>
      <w:color w:val="000000"/>
      <w:sz w:val="18"/>
      <w:szCs w:val="22"/>
      <w:lang w:bidi="en-US"/>
    </w:rPr>
  </w:style>
  <w:style w:type="paragraph" w:customStyle="1" w:styleId="MDPI511onefigurecaption">
    <w:name w:val="MDPI_5.1.1_one_figure_caption"/>
    <w:qFormat/>
    <w:rsid w:val="00387E25"/>
    <w:pPr>
      <w:adjustRightInd w:val="0"/>
      <w:snapToGrid w:val="0"/>
      <w:spacing w:before="240" w:after="120" w:line="260" w:lineRule="atLeast"/>
      <w:jc w:val="center"/>
    </w:pPr>
    <w:rPr>
      <w:rFonts w:ascii="Palatino Linotype" w:eastAsiaTheme="minorEastAsia" w:hAnsi="Palatino Linotype"/>
      <w:noProof/>
      <w:color w:val="000000"/>
      <w:sz w:val="18"/>
      <w:lang w:bidi="en-US"/>
    </w:rPr>
  </w:style>
  <w:style w:type="paragraph" w:customStyle="1" w:styleId="MDPI72Copyright">
    <w:name w:val="MDPI_7.2_Copyright"/>
    <w:qFormat/>
    <w:rsid w:val="00387E25"/>
    <w:pPr>
      <w:adjustRightInd w:val="0"/>
      <w:snapToGrid w:val="0"/>
      <w:spacing w:before="400" w:line="260" w:lineRule="atLeast"/>
      <w:jc w:val="both"/>
    </w:pPr>
    <w:rPr>
      <w:rFonts w:ascii="Palatino Linotype" w:eastAsia="Times New Roman" w:hAnsi="Palatino Linotype"/>
      <w:noProof/>
      <w:snapToGrid w:val="0"/>
      <w:color w:val="000000"/>
      <w:spacing w:val="-2"/>
      <w:sz w:val="18"/>
      <w:lang w:val="en-GB" w:eastAsia="en-GB"/>
    </w:rPr>
  </w:style>
  <w:style w:type="paragraph" w:customStyle="1" w:styleId="MDPI73CopyrightImage">
    <w:name w:val="MDPI_7.3_CopyrightImage"/>
    <w:rsid w:val="00387E25"/>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387E25"/>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387E25"/>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387E25"/>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387E25"/>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387E25"/>
    <w:pPr>
      <w:adjustRightInd w:val="0"/>
      <w:snapToGrid w:val="0"/>
      <w:spacing w:line="260" w:lineRule="atLeast"/>
      <w:jc w:val="right"/>
    </w:pPr>
    <w:rPr>
      <w:rFonts w:ascii="Palatino Linotype" w:eastAsia="Times New Roman" w:hAnsi="Palatino Linotype"/>
      <w:color w:val="000000"/>
      <w:sz w:val="24"/>
      <w:szCs w:val="22"/>
      <w:lang w:eastAsia="de-CH"/>
    </w:rPr>
  </w:style>
  <w:style w:type="paragraph" w:customStyle="1" w:styleId="MDPItext">
    <w:name w:val="MDPI_text"/>
    <w:qFormat/>
    <w:rsid w:val="00387E25"/>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387E25"/>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styleId="CommentReference">
    <w:name w:val="annotation reference"/>
    <w:basedOn w:val="DefaultParagraphFont"/>
    <w:uiPriority w:val="99"/>
    <w:semiHidden/>
    <w:unhideWhenUsed/>
    <w:rsid w:val="00387E25"/>
    <w:rPr>
      <w:sz w:val="16"/>
      <w:szCs w:val="16"/>
    </w:rPr>
  </w:style>
  <w:style w:type="paragraph" w:styleId="CommentText">
    <w:name w:val="annotation text"/>
    <w:basedOn w:val="Normal"/>
    <w:link w:val="CommentTextChar"/>
    <w:uiPriority w:val="99"/>
    <w:semiHidden/>
    <w:unhideWhenUsed/>
    <w:rsid w:val="00387E25"/>
    <w:pPr>
      <w:spacing w:line="240" w:lineRule="auto"/>
    </w:pPr>
    <w:rPr>
      <w:sz w:val="20"/>
    </w:rPr>
  </w:style>
  <w:style w:type="character" w:customStyle="1" w:styleId="CommentTextChar">
    <w:name w:val="Comment Text Char"/>
    <w:basedOn w:val="DefaultParagraphFont"/>
    <w:link w:val="CommentText"/>
    <w:uiPriority w:val="99"/>
    <w:semiHidden/>
    <w:rsid w:val="00387E25"/>
    <w:rPr>
      <w:rFonts w:ascii="Times New Roman" w:eastAsia="Times New Roman" w:hAnsi="Times New Roman"/>
      <w:color w:val="000000"/>
      <w:lang w:eastAsia="de-DE"/>
    </w:rPr>
  </w:style>
  <w:style w:type="paragraph" w:styleId="CommentSubject">
    <w:name w:val="annotation subject"/>
    <w:basedOn w:val="CommentText"/>
    <w:next w:val="CommentText"/>
    <w:link w:val="CommentSubjectChar"/>
    <w:uiPriority w:val="99"/>
    <w:semiHidden/>
    <w:unhideWhenUsed/>
    <w:rsid w:val="00387E25"/>
    <w:rPr>
      <w:b/>
      <w:bCs/>
    </w:rPr>
  </w:style>
  <w:style w:type="character" w:customStyle="1" w:styleId="CommentSubjectChar">
    <w:name w:val="Comment Subject Char"/>
    <w:basedOn w:val="CommentTextChar"/>
    <w:link w:val="CommentSubject"/>
    <w:uiPriority w:val="99"/>
    <w:semiHidden/>
    <w:rsid w:val="00387E25"/>
    <w:rPr>
      <w:rFonts w:ascii="Times New Roman" w:eastAsia="Times New Roman" w:hAnsi="Times New Roman"/>
      <w:b/>
      <w:bCs/>
      <w:color w:val="000000"/>
      <w:lang w:eastAsia="de-DE"/>
    </w:rPr>
  </w:style>
  <w:style w:type="paragraph" w:styleId="Revision">
    <w:name w:val="Revision"/>
    <w:hidden/>
    <w:uiPriority w:val="99"/>
    <w:semiHidden/>
    <w:rsid w:val="0051283A"/>
    <w:rPr>
      <w:rFonts w:ascii="Times New Roman" w:eastAsia="Times New Roman" w:hAnsi="Times New Roman"/>
      <w:color w:val="000000"/>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Word%20templates\cance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cancers-template</Template>
  <TotalTime>0</TotalTime>
  <Pages>12</Pages>
  <Words>6238</Words>
  <Characters>35243</Characters>
  <Application>Microsoft Office Word</Application>
  <DocSecurity>0</DocSecurity>
  <Lines>482</Lines>
  <Paragraphs>107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41322</CharactersWithSpaces>
  <SharedDoc>false</SharedDoc>
  <HLinks>
    <vt:vector size="12" baseType="variant">
      <vt:variant>
        <vt:i4>6094915</vt:i4>
      </vt:variant>
      <vt:variant>
        <vt:i4>3</vt:i4>
      </vt:variant>
      <vt:variant>
        <vt:i4>0</vt:i4>
      </vt:variant>
      <vt:variant>
        <vt:i4>5</vt:i4>
      </vt:variant>
      <vt:variant>
        <vt:lpwstr>http://img.mdpi.org/data/contributor-role-instruction.pdf</vt:lpwstr>
      </vt:variant>
      <vt:variant>
        <vt:lpwstr/>
      </vt:variant>
      <vt:variant>
        <vt:i4>2490387</vt:i4>
      </vt:variant>
      <vt:variant>
        <vt:i4>0</vt:i4>
      </vt:variant>
      <vt:variant>
        <vt:i4>0</vt:i4>
      </vt:variant>
      <vt:variant>
        <vt:i4>5</vt:i4>
      </vt:variant>
      <vt:variant>
        <vt:lpwstr>mailto:support@mdpi.com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MDPI</dc:creator>
  <cp:keywords/>
  <dc:description/>
  <cp:lastModifiedBy>MDPI-06</cp:lastModifiedBy>
  <cp:revision>3</cp:revision>
  <cp:lastPrinted>2020-01-13T12:49:00Z</cp:lastPrinted>
  <dcterms:created xsi:type="dcterms:W3CDTF">2020-01-13T12:49:00Z</dcterms:created>
  <dcterms:modified xsi:type="dcterms:W3CDTF">2020-01-13T12:49:00Z</dcterms:modified>
</cp:coreProperties>
</file>