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9A09B" w14:textId="77777777" w:rsidR="000114A1" w:rsidRPr="00F3587C" w:rsidRDefault="000114A1" w:rsidP="000114A1">
      <w:pPr>
        <w:pStyle w:val="MDPI12title"/>
        <w:rPr>
          <w:noProof/>
        </w:rPr>
      </w:pPr>
      <w:bookmarkStart w:id="0" w:name="_Hlk42765289"/>
      <w:r w:rsidRPr="00F3587C">
        <w:rPr>
          <w:noProof/>
        </w:rPr>
        <w:t>Characterization, Pollution Source</w:t>
      </w:r>
      <w:r>
        <w:rPr>
          <w:noProof/>
        </w:rPr>
        <w:t>s,</w:t>
      </w:r>
      <w:r w:rsidRPr="00F3587C">
        <w:rPr>
          <w:noProof/>
        </w:rPr>
        <w:t xml:space="preserve"> and Health Risk of Ionic and Elemental Constituents in PM</w:t>
      </w:r>
      <w:r w:rsidRPr="00F3587C">
        <w:rPr>
          <w:noProof/>
          <w:vertAlign w:val="subscript"/>
        </w:rPr>
        <w:t>2.5</w:t>
      </w:r>
      <w:r w:rsidRPr="00F3587C">
        <w:rPr>
          <w:noProof/>
        </w:rPr>
        <w:t xml:space="preserve"> of Wuhan, Central China</w:t>
      </w:r>
      <w:bookmarkEnd w:id="0"/>
    </w:p>
    <w:p w14:paraId="34B330B4" w14:textId="77777777" w:rsidR="000114A1" w:rsidRPr="00F3587C" w:rsidRDefault="000114A1" w:rsidP="000114A1">
      <w:pPr>
        <w:pStyle w:val="MDPI13authornames"/>
        <w:rPr>
          <w:noProof/>
        </w:rPr>
      </w:pPr>
      <w:r w:rsidRPr="00F3587C">
        <w:rPr>
          <w:rFonts w:eastAsia="等线" w:hint="eastAsia"/>
          <w:noProof/>
          <w:lang w:eastAsia="zh-CN"/>
        </w:rPr>
        <w:t>W</w:t>
      </w:r>
      <w:r w:rsidRPr="00F3587C">
        <w:rPr>
          <w:rFonts w:eastAsia="等线"/>
          <w:noProof/>
          <w:lang w:eastAsia="zh-CN"/>
        </w:rPr>
        <w:t>eiqian Wang</w:t>
      </w:r>
      <w:r w:rsidRPr="00F3587C">
        <w:rPr>
          <w:noProof/>
        </w:rPr>
        <w:t xml:space="preserve"> </w:t>
      </w:r>
      <w:r w:rsidRPr="00F3587C">
        <w:rPr>
          <w:noProof/>
          <w:vertAlign w:val="superscript"/>
        </w:rPr>
        <w:t>1</w:t>
      </w:r>
      <w:r w:rsidRPr="00F3587C">
        <w:rPr>
          <w:noProof/>
        </w:rPr>
        <w:t xml:space="preserve">, </w:t>
      </w:r>
      <w:r w:rsidRPr="00F3587C">
        <w:rPr>
          <w:rFonts w:eastAsia="等线"/>
          <w:noProof/>
          <w:lang w:eastAsia="zh-CN"/>
        </w:rPr>
        <w:t xml:space="preserve">Weilin Zhang </w:t>
      </w:r>
      <w:r w:rsidRPr="00F3587C">
        <w:rPr>
          <w:noProof/>
          <w:vertAlign w:val="superscript"/>
        </w:rPr>
        <w:t>1</w:t>
      </w:r>
      <w:r w:rsidRPr="00F3587C">
        <w:rPr>
          <w:noProof/>
        </w:rPr>
        <w:t xml:space="preserve">, </w:t>
      </w:r>
      <w:r w:rsidRPr="00F3587C">
        <w:rPr>
          <w:rFonts w:eastAsia="等线"/>
          <w:noProof/>
          <w:lang w:eastAsia="zh-CN"/>
        </w:rPr>
        <w:t xml:space="preserve">Shiyang Dong </w:t>
      </w:r>
      <w:r w:rsidRPr="00F3587C">
        <w:rPr>
          <w:rFonts w:eastAsia="等线"/>
          <w:noProof/>
          <w:vertAlign w:val="superscript"/>
          <w:lang w:eastAsia="zh-CN"/>
        </w:rPr>
        <w:t>1</w:t>
      </w:r>
      <w:r w:rsidRPr="00F3587C">
        <w:rPr>
          <w:rFonts w:eastAsia="等线"/>
          <w:noProof/>
          <w:lang w:eastAsia="zh-CN"/>
        </w:rPr>
        <w:t xml:space="preserve">, Shinichi Yonemachi </w:t>
      </w:r>
      <w:r w:rsidRPr="00F3587C">
        <w:rPr>
          <w:noProof/>
          <w:vertAlign w:val="superscript"/>
        </w:rPr>
        <w:t>2</w:t>
      </w:r>
      <w:r w:rsidRPr="00F3587C">
        <w:rPr>
          <w:rFonts w:eastAsia="等线"/>
          <w:noProof/>
          <w:lang w:eastAsia="zh-CN"/>
        </w:rPr>
        <w:t>, Senlin L</w:t>
      </w:r>
      <w:r w:rsidRPr="00F3587C">
        <w:rPr>
          <w:rFonts w:eastAsia="等线" w:hint="eastAsia"/>
          <w:noProof/>
          <w:lang w:eastAsia="zh-CN"/>
        </w:rPr>
        <w:t>u</w:t>
      </w:r>
      <w:r w:rsidRPr="00F3587C">
        <w:rPr>
          <w:rFonts w:eastAsia="等线"/>
          <w:noProof/>
          <w:lang w:eastAsia="zh-CN"/>
        </w:rPr>
        <w:t xml:space="preserve"> </w:t>
      </w:r>
      <w:r w:rsidRPr="00F3587C">
        <w:rPr>
          <w:rFonts w:eastAsia="等线"/>
          <w:noProof/>
          <w:vertAlign w:val="superscript"/>
          <w:lang w:eastAsia="zh-CN"/>
        </w:rPr>
        <w:t>3</w:t>
      </w:r>
      <w:r w:rsidRPr="00F3587C">
        <w:rPr>
          <w:noProof/>
        </w:rPr>
        <w:t xml:space="preserve"> and </w:t>
      </w:r>
      <w:r w:rsidRPr="00F3587C">
        <w:rPr>
          <w:rFonts w:eastAsia="等线"/>
          <w:noProof/>
          <w:lang w:eastAsia="zh-CN"/>
        </w:rPr>
        <w:t xml:space="preserve">Qingyue Wang </w:t>
      </w:r>
      <w:r w:rsidRPr="00F3587C">
        <w:rPr>
          <w:noProof/>
          <w:vertAlign w:val="superscript"/>
        </w:rPr>
        <w:t>1,</w:t>
      </w:r>
      <w:r w:rsidRPr="00F3587C">
        <w:rPr>
          <w:noProof/>
        </w:rPr>
        <w:t>*</w:t>
      </w:r>
    </w:p>
    <w:p w14:paraId="59602D6D" w14:textId="77777777" w:rsidR="000114A1" w:rsidRPr="00F3587C" w:rsidRDefault="000114A1" w:rsidP="000114A1">
      <w:pPr>
        <w:pStyle w:val="MDPI16affiliation"/>
        <w:rPr>
          <w:noProof/>
        </w:rPr>
      </w:pPr>
      <w:r w:rsidRPr="00F3587C">
        <w:rPr>
          <w:noProof/>
          <w:vertAlign w:val="superscript"/>
        </w:rPr>
        <w:t>1</w:t>
      </w:r>
      <w:r w:rsidRPr="00F3587C">
        <w:rPr>
          <w:noProof/>
        </w:rPr>
        <w:tab/>
      </w:r>
      <w:r w:rsidRPr="00F3587C">
        <w:rPr>
          <w:rFonts w:eastAsia="等线"/>
          <w:noProof/>
          <w:lang w:eastAsia="zh-CN"/>
        </w:rPr>
        <w:t xml:space="preserve">Graduate School of Science and Engineering, Saitama University, Saitama 338-8570, Japan; </w:t>
      </w:r>
      <w:r w:rsidRPr="00F3587C">
        <w:rPr>
          <w:noProof/>
        </w:rPr>
        <w:t>weiqian@mail.saitama-u.ac.jp (W.W.), zhangweilin930329@gmail.com (W.Z.), dong.s.y.699@ms.saitama-u.ac.jp</w:t>
      </w:r>
      <w:r w:rsidRPr="00F3587C" w:rsidDel="0048037F">
        <w:rPr>
          <w:noProof/>
        </w:rPr>
        <w:t xml:space="preserve"> </w:t>
      </w:r>
      <w:r w:rsidRPr="00F3587C">
        <w:rPr>
          <w:noProof/>
        </w:rPr>
        <w:t>(S.D.)</w:t>
      </w:r>
    </w:p>
    <w:p w14:paraId="59BB85BD" w14:textId="77777777" w:rsidR="000114A1" w:rsidRPr="00F3587C" w:rsidRDefault="000114A1" w:rsidP="000114A1">
      <w:pPr>
        <w:pStyle w:val="MDPI16affiliation"/>
        <w:rPr>
          <w:noProof/>
          <w:color w:val="auto"/>
        </w:rPr>
      </w:pPr>
      <w:r w:rsidRPr="00F3587C">
        <w:rPr>
          <w:noProof/>
          <w:szCs w:val="20"/>
          <w:vertAlign w:val="superscript"/>
        </w:rPr>
        <w:t>2</w:t>
      </w:r>
      <w:r w:rsidRPr="00F3587C">
        <w:rPr>
          <w:noProof/>
          <w:szCs w:val="20"/>
        </w:rPr>
        <w:tab/>
      </w:r>
      <w:r w:rsidRPr="00F3587C">
        <w:rPr>
          <w:rFonts w:eastAsia="等线"/>
          <w:noProof/>
          <w:lang w:eastAsia="zh-CN"/>
        </w:rPr>
        <w:t>Center for Environmental Science in Saitama</w:t>
      </w:r>
      <w:r w:rsidRPr="00F3587C">
        <w:rPr>
          <w:rFonts w:eastAsia="等线" w:hint="eastAsia"/>
          <w:noProof/>
          <w:lang w:eastAsia="zh-CN"/>
        </w:rPr>
        <w:t>,</w:t>
      </w:r>
      <w:r w:rsidRPr="00F3587C">
        <w:rPr>
          <w:rFonts w:eastAsia="等线"/>
          <w:noProof/>
          <w:lang w:eastAsia="zh-CN"/>
        </w:rPr>
        <w:t xml:space="preserve"> 914 Kamitanadare, Kazo, Saitama</w:t>
      </w:r>
      <w:r w:rsidRPr="00F3587C">
        <w:rPr>
          <w:noProof/>
        </w:rPr>
        <w:t xml:space="preserve"> 347-0115, Japan </w:t>
      </w:r>
      <w:r w:rsidRPr="00F3587C">
        <w:rPr>
          <w:noProof/>
          <w:color w:val="auto"/>
        </w:rPr>
        <w:t>yonemochi.shinichi@pref.saitama.lg.jp</w:t>
      </w:r>
    </w:p>
    <w:p w14:paraId="0A068705" w14:textId="77777777" w:rsidR="000114A1" w:rsidRPr="00F3587C" w:rsidRDefault="000114A1" w:rsidP="000114A1">
      <w:pPr>
        <w:pStyle w:val="MDPI16affiliation"/>
        <w:rPr>
          <w:noProof/>
        </w:rPr>
      </w:pPr>
      <w:r w:rsidRPr="00F3587C">
        <w:rPr>
          <w:noProof/>
          <w:szCs w:val="20"/>
          <w:vertAlign w:val="superscript"/>
        </w:rPr>
        <w:t>3</w:t>
      </w:r>
      <w:r w:rsidRPr="00F3587C">
        <w:rPr>
          <w:noProof/>
          <w:szCs w:val="20"/>
        </w:rPr>
        <w:tab/>
      </w:r>
      <w:r w:rsidRPr="00F3587C">
        <w:rPr>
          <w:rFonts w:eastAsia="等线"/>
          <w:noProof/>
          <w:lang w:eastAsia="zh-CN"/>
        </w:rPr>
        <w:t xml:space="preserve">School of Environmental and Chemical Engineering, Shanghai University, Shanghai 200444, China; </w:t>
      </w:r>
      <w:r w:rsidRPr="00F3587C">
        <w:rPr>
          <w:noProof/>
        </w:rPr>
        <w:t>senlinlv@staff.shu.edu.cn</w:t>
      </w:r>
    </w:p>
    <w:p w14:paraId="377678C0" w14:textId="77777777" w:rsidR="000114A1" w:rsidRPr="00F3587C" w:rsidRDefault="000114A1" w:rsidP="000114A1">
      <w:pPr>
        <w:pStyle w:val="MDPI16affiliation"/>
        <w:rPr>
          <w:noProof/>
        </w:rPr>
      </w:pPr>
      <w:r w:rsidRPr="00F3587C">
        <w:rPr>
          <w:b/>
          <w:noProof/>
        </w:rPr>
        <w:t>*</w:t>
      </w:r>
      <w:r w:rsidRPr="00F3587C">
        <w:rPr>
          <w:noProof/>
        </w:rPr>
        <w:tab/>
        <w:t xml:space="preserve">Correspondence: </w:t>
      </w:r>
      <w:r w:rsidRPr="00F3587C">
        <w:rPr>
          <w:rFonts w:eastAsia="等线"/>
          <w:noProof/>
          <w:lang w:eastAsia="zh-CN"/>
        </w:rPr>
        <w:t>seiyo@mail.saitama-u.ac.jp</w:t>
      </w:r>
      <w:r w:rsidRPr="00F3587C">
        <w:rPr>
          <w:noProof/>
        </w:rPr>
        <w:t xml:space="preserve">; Tel.: </w:t>
      </w:r>
      <w:r w:rsidRPr="00F3587C">
        <w:rPr>
          <w:rFonts w:eastAsia="等线"/>
          <w:noProof/>
          <w:lang w:eastAsia="zh-CN"/>
        </w:rPr>
        <w:t>+81-48-858-3733</w:t>
      </w:r>
      <w:r w:rsidRPr="00F3587C">
        <w:rPr>
          <w:noProof/>
        </w:rPr>
        <w:t>.</w:t>
      </w:r>
    </w:p>
    <w:p w14:paraId="2626042C" w14:textId="0FA55558" w:rsidR="00F868AC" w:rsidRDefault="00833C10" w:rsidP="00833C10">
      <w:pPr>
        <w:pStyle w:val="MDPI41tablecaption"/>
        <w:jc w:val="center"/>
      </w:pPr>
      <w:r w:rsidRPr="00833C10">
        <w:rPr>
          <w:b/>
        </w:rPr>
        <w:t xml:space="preserve">Table </w:t>
      </w:r>
      <w:r w:rsidR="00791C9F">
        <w:rPr>
          <w:b/>
        </w:rPr>
        <w:t>S</w:t>
      </w:r>
      <w:r w:rsidRPr="00833C10">
        <w:rPr>
          <w:b/>
        </w:rPr>
        <w:t>1.</w:t>
      </w:r>
      <w:r w:rsidR="00F868AC" w:rsidRPr="00833C10">
        <w:rPr>
          <w:b/>
        </w:rPr>
        <w:t xml:space="preserve"> </w:t>
      </w:r>
      <w:r w:rsidR="00F868AC" w:rsidRPr="00990750">
        <w:t xml:space="preserve">Environmental information and contents urban area of </w:t>
      </w:r>
      <w:r w:rsidR="00F868AC">
        <w:t>W</w:t>
      </w:r>
      <w:r w:rsidR="00F868AC" w:rsidRPr="00990750">
        <w:t>uhan during winter and summer sampling periods.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9"/>
        <w:gridCol w:w="944"/>
        <w:gridCol w:w="888"/>
        <w:gridCol w:w="971"/>
        <w:gridCol w:w="1241"/>
        <w:gridCol w:w="745"/>
        <w:gridCol w:w="735"/>
        <w:gridCol w:w="513"/>
        <w:gridCol w:w="639"/>
        <w:gridCol w:w="640"/>
        <w:gridCol w:w="545"/>
        <w:gridCol w:w="557"/>
        <w:gridCol w:w="603"/>
        <w:gridCol w:w="1153"/>
        <w:gridCol w:w="626"/>
        <w:gridCol w:w="603"/>
        <w:gridCol w:w="957"/>
        <w:gridCol w:w="1085"/>
      </w:tblGrid>
      <w:tr w:rsidR="00174EBF" w:rsidRPr="00174EBF" w14:paraId="47B27082" w14:textId="77777777" w:rsidTr="00565892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1B7AE3BA" w14:textId="4D9DE801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Sampling </w:t>
            </w:r>
            <w:r w:rsid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D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ate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547F24F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Weather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CB9319B" w14:textId="7C3E6B78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Wind </w:t>
            </w:r>
            <w:r w:rsid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S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peed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57B0CB0B" w14:textId="068A0C08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Wind </w:t>
            </w:r>
            <w:r w:rsid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D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irection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46A46A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Temp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C245BF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RH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49E8E58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PM₁₀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BA3AF2" w14:textId="72476BD5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PM</w:t>
            </w:r>
            <w:r w:rsidRPr="00174EBF">
              <w:rPr>
                <w:rFonts w:ascii="Palatino Linotype" w:eastAsia="Yu Gothic" w:hAnsi="Palatino Linotype" w:cs="Calibri"/>
                <w:b/>
                <w:sz w:val="18"/>
                <w:szCs w:val="18"/>
              </w:rPr>
              <w:t>₂₅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7413A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SO</w:t>
            </w:r>
            <w:r w:rsidRPr="00174EBF">
              <w:rPr>
                <w:rFonts w:ascii="Palatino Linotype" w:eastAsia="Yu Gothic" w:hAnsi="Palatino Linotype" w:cs="Calibri"/>
                <w:b/>
                <w:sz w:val="18"/>
                <w:szCs w:val="18"/>
              </w:rPr>
              <w:t>₂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4" w:type="pct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22E14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NO</w:t>
            </w:r>
            <w:r w:rsidRPr="00174EBF">
              <w:rPr>
                <w:rFonts w:ascii="Palatino Linotype" w:eastAsia="Yu Gothic" w:hAnsi="Palatino Linotype" w:cs="Calibri"/>
                <w:b/>
                <w:sz w:val="18"/>
                <w:szCs w:val="18"/>
              </w:rPr>
              <w:t>₂</w:t>
            </w:r>
          </w:p>
        </w:tc>
        <w:tc>
          <w:tcPr>
            <w:tcW w:w="210" w:type="pct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296B6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O</w:t>
            </w:r>
            <w:r w:rsidRPr="00174EBF">
              <w:rPr>
                <w:rFonts w:ascii="Palatino Linotype" w:eastAsia="Yu Gothic" w:hAnsi="Palatino Linotype" w:cs="Calibri"/>
                <w:b/>
                <w:sz w:val="18"/>
                <w:szCs w:val="18"/>
              </w:rPr>
              <w:t>₃</w:t>
            </w:r>
          </w:p>
        </w:tc>
        <w:tc>
          <w:tcPr>
            <w:tcW w:w="402" w:type="pct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0A765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CO</w:t>
            </w:r>
          </w:p>
        </w:tc>
        <w:tc>
          <w:tcPr>
            <w:tcW w:w="218" w:type="pct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6A76E3" w14:textId="3D705830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PM</w:t>
            </w:r>
            <w:r w:rsidR="00565892" w:rsidRPr="00565892">
              <w:rPr>
                <w:rFonts w:ascii="Palatino Linotype" w:eastAsia="Yu Gothic" w:hAnsi="Palatino Linotype" w:cs="Calibri"/>
                <w:b/>
                <w:sz w:val="18"/>
                <w:szCs w:val="18"/>
                <w:vertAlign w:val="subscript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5FE4C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Ions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D8083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Elements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  <w:right w:val="nil"/>
            </w:tcBorders>
            <w:shd w:val="clear" w:color="000000" w:fill="FFFFFF"/>
            <w:vAlign w:val="center"/>
            <w:hideMark/>
          </w:tcPr>
          <w:p w14:paraId="18C138F3" w14:textId="664058C9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PM</w:t>
            </w:r>
            <w:r w:rsidR="00174EBF" w:rsidRPr="00174EBF">
              <w:rPr>
                <w:rFonts w:ascii="Palatino Linotype" w:eastAsia="Yu Gothic" w:hAnsi="Palatino Linotype"/>
                <w:b/>
                <w:sz w:val="18"/>
                <w:szCs w:val="18"/>
                <w:vertAlign w:val="subscript"/>
              </w:rPr>
              <w:t>2.5</w:t>
            </w:r>
            <w:r w:rsidRPr="00174EBF">
              <w:rPr>
                <w:rFonts w:ascii="Palatino Linotype" w:eastAsia="宋体" w:hAnsi="Palatino Linotype" w:hint="eastAsia"/>
                <w:b/>
                <w:sz w:val="18"/>
                <w:szCs w:val="18"/>
              </w:rPr>
              <w:t>/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PM₁₀</w:t>
            </w:r>
          </w:p>
        </w:tc>
      </w:tr>
      <w:tr w:rsidR="00565892" w:rsidRPr="00174EBF" w14:paraId="2D7DD231" w14:textId="77777777" w:rsidTr="00565892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239307D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5AA08A1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5BDD622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(m/s)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570C346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0A44693C" w14:textId="147F943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Max</w:t>
            </w:r>
            <w:r w:rsidR="00833C10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 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(℃)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7D85CD47" w14:textId="7D65C424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Min</w:t>
            </w:r>
            <w:r w:rsidR="00833C10">
              <w:rPr>
                <w:rFonts w:ascii="Palatino Linotype" w:eastAsia="Yu Gothic" w:hAnsi="Palatino Linotype"/>
                <w:b/>
                <w:sz w:val="18"/>
                <w:szCs w:val="18"/>
              </w:rPr>
              <w:t xml:space="preserve"> 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(℃)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11211CA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(%)</w:t>
            </w:r>
          </w:p>
        </w:tc>
        <w:tc>
          <w:tcPr>
            <w:tcW w:w="831" w:type="pct"/>
            <w:gridSpan w:val="4"/>
            <w:tcBorders>
              <w:top w:val="single" w:sz="4" w:space="0" w:color="FFFFFF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3E53D51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</w:t>
            </w:r>
            <w:proofErr w:type="spellStart"/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μg</w:t>
            </w:r>
            <w:proofErr w:type="spellEnd"/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/m³</w:t>
            </w:r>
            <w:r w:rsidRPr="00174EBF">
              <w:rPr>
                <w:rFonts w:ascii="Palatino Linotype" w:eastAsia="等线" w:hAnsi="Palatino Linotype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10" w:type="pct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3123426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 w:cs="MS PGothic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 w:cs="MS PGothic" w:hint="eastAsia"/>
                <w:b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30B6475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(mg/m³</w:t>
            </w:r>
            <w:r w:rsidRPr="00174EBF">
              <w:rPr>
                <w:rFonts w:ascii="Palatino Linotype" w:eastAsia="等线" w:hAnsi="Palatino Linotype" w:hint="eastAsia"/>
                <w:b/>
                <w:sz w:val="18"/>
                <w:szCs w:val="18"/>
              </w:rPr>
              <w:t>）</w:t>
            </w:r>
          </w:p>
        </w:tc>
        <w:tc>
          <w:tcPr>
            <w:tcW w:w="762" w:type="pct"/>
            <w:gridSpan w:val="3"/>
            <w:tcBorders>
              <w:top w:val="single" w:sz="4" w:space="0" w:color="FFFFFF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5BDBFF7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(</w:t>
            </w:r>
            <w:proofErr w:type="spellStart"/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μg</w:t>
            </w:r>
            <w:proofErr w:type="spellEnd"/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/m³</w:t>
            </w:r>
            <w:r w:rsidRPr="00174EBF">
              <w:rPr>
                <w:rFonts w:ascii="Palatino Linotype" w:eastAsia="Yu Gothic" w:hAnsi="Palatino Linotype"/>
                <w:b/>
                <w:sz w:val="18"/>
                <w:szCs w:val="18"/>
              </w:rPr>
              <w:t>）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double" w:sz="6" w:space="0" w:color="000000"/>
              <w:right w:val="nil"/>
            </w:tcBorders>
            <w:vAlign w:val="center"/>
            <w:hideMark/>
          </w:tcPr>
          <w:p w14:paraId="21E3714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</w:p>
        </w:tc>
      </w:tr>
      <w:tr w:rsidR="00174EBF" w:rsidRPr="00174EBF" w14:paraId="0158AB6F" w14:textId="77777777" w:rsidTr="00565892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F55F0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  <w:t>Winter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64B05A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24B26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DD185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FBDCC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51C5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0B7409" w14:textId="110BA695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6F85A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41.4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66AE8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103.0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427BF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57.0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9A5D1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F120B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66.0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8076D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70.0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5B69E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FA6FF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101.9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A59D7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978EF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6.95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4694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0.55</w:t>
            </w:r>
          </w:p>
        </w:tc>
      </w:tr>
      <w:tr w:rsidR="00174EBF" w:rsidRPr="00174EBF" w14:paraId="1F3D2519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1B569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79CA1A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F330C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A4293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CD65C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C5DAA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633454" w14:textId="12CBB4C3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DB62A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47.5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65000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BEF8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71.0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50AFF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17.0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7BE35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79.0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CE1C9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56.0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D2B6A0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8E75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145.6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31AD1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45.7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DC932B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7.28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ABE35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0.61</w:t>
            </w:r>
          </w:p>
        </w:tc>
      </w:tr>
      <w:tr w:rsidR="00174EBF" w:rsidRPr="00174EBF" w14:paraId="48E86472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7C4F52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9FE383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BFFF7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B8050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A6532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D10F6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48D583" w14:textId="245E0308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33B61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47.7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DC7BD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134.0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4880D3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92.1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27011E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6CC99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96.0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87DFEB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36.0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4A29FE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1.3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DD5BC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160.1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179D1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4F352F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6.91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C31AD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0.69</w:t>
            </w:r>
          </w:p>
        </w:tc>
      </w:tr>
      <w:tr w:rsidR="00174EBF" w:rsidRPr="00174EBF" w14:paraId="19CA027F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6623CD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1C3B16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79C5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93626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34040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8B7A3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DCDC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4FCA95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41.5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BF9B5B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BC128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78.7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1FACF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17.0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3B7D7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73.0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48E9C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87.0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A3CCC2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1.1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701C9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131.0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0526A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46.9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9A8495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5.24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12F19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0.68</w:t>
            </w:r>
          </w:p>
        </w:tc>
      </w:tr>
      <w:tr w:rsidR="00174EBF" w:rsidRPr="00174EBF" w14:paraId="7B8ED3EF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5CE8C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FE412C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BB14F4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3C5C9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B822D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SWS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1D1E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23DA7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7FDB1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06055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143.0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5077C3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107.1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366C1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DD2A6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95.0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AFD9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31.0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14466E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2C209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152.8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EBA3B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DF563C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6.42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A0276A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0.75</w:t>
            </w:r>
          </w:p>
        </w:tc>
      </w:tr>
      <w:tr w:rsidR="00174EBF" w:rsidRPr="00174EBF" w14:paraId="1CFBA5CF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1656DE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B3667A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341E2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74C05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048A9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WN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45EF1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F31C26" w14:textId="33E0186D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8BDE3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58.3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D9642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144.0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E453D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131.1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C71E60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9282D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50.0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7B26C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74.0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2F21CB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1.1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D4488A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167.4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3B1EF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70.2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C20FC8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6.28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854D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0.91</w:t>
            </w:r>
          </w:p>
        </w:tc>
      </w:tr>
      <w:tr w:rsidR="00174EBF" w:rsidRPr="00174EBF" w14:paraId="7AECB881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D14BC6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F8CC33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28E75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4106A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A9C25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912C8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65A489" w14:textId="5F4DFA7F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C65FAC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F528A6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166.1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951AD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74.3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3285A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3DA38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63.0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B6EEF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93.0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FFA8F2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1.1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A52214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109.2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D3B2C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36.8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37D69A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9.27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4B404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0.45</w:t>
            </w:r>
          </w:p>
        </w:tc>
      </w:tr>
      <w:tr w:rsidR="00174EBF" w:rsidRPr="00174EBF" w14:paraId="11022624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66F245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0D345E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2E60C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43774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44A9F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39AFF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206FE4" w14:textId="1CC491D3" w:rsidR="00F868AC" w:rsidRPr="00174EBF" w:rsidRDefault="00565892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>
              <w:rPr>
                <w:rFonts w:ascii="Palatino Linotype" w:eastAsia="Yu Gothic" w:hAnsi="Palatino Linotype"/>
                <w:sz w:val="18"/>
                <w:szCs w:val="18"/>
              </w:rPr>
              <w:t>−</w:t>
            </w:r>
            <w:r w:rsidR="00F868AC"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7183E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DD177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100.0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DB24E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44.8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245E0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37384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53.0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762B6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76.0</w:t>
            </w:r>
          </w:p>
        </w:tc>
        <w:tc>
          <w:tcPr>
            <w:tcW w:w="402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B6B9F5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CD1B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87.3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A42B1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157F9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5.92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CCE88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0.45</w:t>
            </w:r>
          </w:p>
        </w:tc>
      </w:tr>
      <w:tr w:rsidR="00174EBF" w:rsidRPr="00174EBF" w14:paraId="694E649E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A7E006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EE25AA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BC1CA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A3C27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68A8B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NES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1E8CD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0DEBB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17F27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40.5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BDA1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121.0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0DC8B3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69.8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7D6B23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7F1ED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62.0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CF603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103.0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AC1C9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4D0ABD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101.9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5CFD5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6EFEB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7.03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DA63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0.58</w:t>
            </w:r>
          </w:p>
        </w:tc>
      </w:tr>
      <w:tr w:rsidR="00174EBF" w:rsidRPr="00174EBF" w14:paraId="21831A8F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F76FD0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2D5EA8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92458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82571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C54ABC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NES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4FE7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705E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4DBE3A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B8B4C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143.0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FB80C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82.9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88D16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D708B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72.0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76C85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7F1C79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1.4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81E49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116.4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2C13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40.9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901A01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6.84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6706F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0.58</w:t>
            </w:r>
          </w:p>
        </w:tc>
      </w:tr>
      <w:tr w:rsidR="00174EBF" w:rsidRPr="00174EBF" w14:paraId="09933A56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D9E97D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83426A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BB2E0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E0C0B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4D287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NNW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15E8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81470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8DC2C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83.6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776A0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C2C28F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87.0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2BBCE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FAE6D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75FEA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EB60F0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6B3D4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109.2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1AE6C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D13F7D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7.40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170E7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0.92</w:t>
            </w:r>
          </w:p>
        </w:tc>
      </w:tr>
      <w:tr w:rsidR="00174EBF" w:rsidRPr="00174EBF" w14:paraId="01AC0DC6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031AAD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C72E8E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5D726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FBCC9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E5770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ESE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14392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E0B54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973C2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81.7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3EBC2C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69CADC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99.5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3C28E0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CF258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E003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66.0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EE6288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AE1E8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109.2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8D53C1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42.9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7700B0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10.55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444B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0.88</w:t>
            </w:r>
          </w:p>
        </w:tc>
      </w:tr>
      <w:tr w:rsidR="00174EBF" w:rsidRPr="00174EBF" w14:paraId="5D6D012E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09925B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E49C86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F9B361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76320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69CFC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ESE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5580C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39418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993DAF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76.8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84335E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79.0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77BD6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75.8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A9F42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077C6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3CD40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81.0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69F3B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1.2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C716B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94.6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BE8CF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38.8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632EBE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7.45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9190C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0.96</w:t>
            </w:r>
          </w:p>
        </w:tc>
      </w:tr>
      <w:tr w:rsidR="00174EBF" w:rsidRPr="00174EBF" w14:paraId="762C9CE1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9D3337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669B8A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DD3AB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21DE0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4FE6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4B61B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EFBA5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CD4D5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91.1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1BD37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78.0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8D9C6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86.5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DB52EF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D8CCD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375D0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58.0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8F79D5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1.0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5D0D3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94.6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D0F0A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45.1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4AD830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3.85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87574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1.11</w:t>
            </w:r>
          </w:p>
        </w:tc>
      </w:tr>
      <w:tr w:rsidR="00174EBF" w:rsidRPr="00174EBF" w14:paraId="5D04DD2B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88B4C4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2F98F2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F61C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B0E12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B96C0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73305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12A94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F639E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91.0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17421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4EF53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2169A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DE705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19.0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87FF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41.0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65D4DA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78236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F41C2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E92BA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2.06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3BBE6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0.69</w:t>
            </w:r>
          </w:p>
        </w:tc>
      </w:tr>
      <w:tr w:rsidR="00174EBF" w:rsidRPr="00174EBF" w14:paraId="39358400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EA5B3B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vAlign w:val="center"/>
            <w:hideMark/>
          </w:tcPr>
          <w:p w14:paraId="55EBEE9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2018/2/20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2DB7E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F5F67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FCCDE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740A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B9682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DE720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94.4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9045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19.0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B7F48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D2CD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3.0</w:t>
            </w:r>
          </w:p>
        </w:tc>
        <w:tc>
          <w:tcPr>
            <w:tcW w:w="194" w:type="pc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1F3F9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20.0</w:t>
            </w:r>
          </w:p>
        </w:tc>
        <w:tc>
          <w:tcPr>
            <w:tcW w:w="210" w:type="pc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D6DF3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402" w:type="pct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3E21A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9D503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65.5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1A49E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91341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1.73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888A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0.68</w:t>
            </w:r>
          </w:p>
        </w:tc>
      </w:tr>
      <w:tr w:rsidR="00174EBF" w:rsidRPr="00174EBF" w14:paraId="6DBAB665" w14:textId="77777777" w:rsidTr="00565892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515BC6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  <w:t>Summer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DE8C0E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3D852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2A398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EED74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C483D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02EE4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87B05F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73.6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2A079D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6E43C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2A347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2C25B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AF4E1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88.0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C54CC0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2447C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E203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ADCC9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DF34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0.50</w:t>
            </w:r>
          </w:p>
        </w:tc>
      </w:tr>
      <w:tr w:rsidR="00174EBF" w:rsidRPr="00174EBF" w14:paraId="1C4E1289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EF4252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742D2C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9D660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5EE6F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CE765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9E592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36.0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CEB81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79D19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70.8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69F89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72092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D4F5D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E8953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18.0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B25EB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106.0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5E766B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5D7AF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51.8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4222F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11.18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E43B55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90CE7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0.65</w:t>
            </w:r>
          </w:p>
        </w:tc>
      </w:tr>
      <w:tr w:rsidR="00174EBF" w:rsidRPr="00174EBF" w14:paraId="014203A2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A29E10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3AB439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4C63D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9F68E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38937E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331AD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98CC1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D9A9F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75.7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59C03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42F0DB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17.0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C2EE1E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9D376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6263A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88.0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094AD5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CBCA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23E0F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10.20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E7B6A5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3.7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B149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0.53</w:t>
            </w:r>
          </w:p>
        </w:tc>
      </w:tr>
      <w:tr w:rsidR="00174EBF" w:rsidRPr="00174EBF" w14:paraId="24C0BF78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C920D5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A173C0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674B1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B863B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D5F2F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D7C4C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A3E8B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E23B52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AE8AE7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28.0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7A189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0F5C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5246E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15.0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78103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69.0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212320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16AEB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39200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11.98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E8DC6C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1019F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0.71</w:t>
            </w:r>
          </w:p>
        </w:tc>
      </w:tr>
      <w:tr w:rsidR="00174EBF" w:rsidRPr="00174EBF" w14:paraId="6FA9402C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17E34E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1C0B21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7C5E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3554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ED7FF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536F2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29.0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DC73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354502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86.3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92C82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28.0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1427B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18.0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43E11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1EC16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19.0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EED0B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74.0</w:t>
            </w:r>
          </w:p>
        </w:tc>
        <w:tc>
          <w:tcPr>
            <w:tcW w:w="402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CA6BE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99575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B7FB0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6.83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925CFE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A67A2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0.64</w:t>
            </w:r>
          </w:p>
        </w:tc>
      </w:tr>
      <w:tr w:rsidR="00174EBF" w:rsidRPr="00174EBF" w14:paraId="49887496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B0FCA8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7DA52B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A4525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F7598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3250E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579FD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9BCBB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BE3897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82.2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31E885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560EB6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2330BF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5E8B8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1A6AA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97.0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79F7C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249F0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37.0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F6DAA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6.13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2E976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730B6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0.70</w:t>
            </w:r>
          </w:p>
        </w:tc>
      </w:tr>
      <w:tr w:rsidR="00174EBF" w:rsidRPr="00174EBF" w14:paraId="05F4989B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2ED6AF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92E7D9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794281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D2392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E7FF6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3E425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843D0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6270B1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71.1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E061D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17618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06719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412C2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480D9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80.0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D3F2F7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0C52C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27.6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FD15E6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1FB73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38C9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0.60</w:t>
            </w:r>
          </w:p>
        </w:tc>
      </w:tr>
      <w:tr w:rsidR="00174EBF" w:rsidRPr="00174EBF" w14:paraId="6D9E0927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38F247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575A40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222AA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CB5CF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B9C20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75541A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C4D64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5DFCA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68.7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B23A6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767F9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08BF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B4264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22.0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2D017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118.0</w:t>
            </w:r>
          </w:p>
        </w:tc>
        <w:tc>
          <w:tcPr>
            <w:tcW w:w="402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9D978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CC09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42.9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8E1D0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8.84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0FC5CA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7B349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0.52</w:t>
            </w:r>
          </w:p>
        </w:tc>
      </w:tr>
      <w:tr w:rsidR="00174EBF" w:rsidRPr="00174EBF" w14:paraId="594C265E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2D21E1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1DA55F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20C23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C8926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A43C2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A45E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C5DAF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6E689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69.3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AF0C1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06EF69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BF7CA5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1A354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22.0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7A140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123.0</w:t>
            </w: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5EE4F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83FB0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42271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12.31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E183C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4.6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84F0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0.62</w:t>
            </w:r>
          </w:p>
        </w:tc>
      </w:tr>
      <w:tr w:rsidR="00174EBF" w:rsidRPr="00174EBF" w14:paraId="7BA6D8E0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968BCC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21F66A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B1E34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68964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5ABF5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6B75B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32.0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90237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4AE07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69.2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35E5BC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F3899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F2CE8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E92AD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18.0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1D5D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133.0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48EAC8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7E6A7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56.8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C7883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C15AC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5785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0.70</w:t>
            </w:r>
          </w:p>
        </w:tc>
      </w:tr>
      <w:tr w:rsidR="00174EBF" w:rsidRPr="00174EBF" w14:paraId="74EDADF0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ADB14D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1BA711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92418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E973C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0C2E2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536E3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B87BA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D6D055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55.4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A73D47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47.0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AAD9F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27.0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78681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3E1D4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F5642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155.0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D115EE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72994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44.6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6E74E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12.25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187D2C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D143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0.57</w:t>
            </w:r>
          </w:p>
        </w:tc>
      </w:tr>
      <w:tr w:rsidR="00174EBF" w:rsidRPr="00174EBF" w14:paraId="523B82E2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D36CB4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A21E6D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A2BEB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7A89A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FFC77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93635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55DA6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23.0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A8F2F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56.8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7ED5F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E40AF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85D7E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9.0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B8DD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27.0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0C2D9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156.0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73E288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6A512F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40.6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D469D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12.49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0EE139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7316B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0.58</w:t>
            </w:r>
          </w:p>
        </w:tc>
      </w:tr>
      <w:tr w:rsidR="00174EBF" w:rsidRPr="00174EBF" w14:paraId="07618C1C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019037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AA71DF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353A8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128CC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AEA7C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68153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2031CE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79752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82.8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9151A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38.0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3F78D9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27.0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B001D6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E756ED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210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2AB15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88.0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2E2DC2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25AEA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4AACDC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10.62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7A54E9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3F38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0.71</w:t>
            </w:r>
          </w:p>
        </w:tc>
      </w:tr>
      <w:tr w:rsidR="00174EBF" w:rsidRPr="00174EBF" w14:paraId="45012B13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448C56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6C9888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86D4B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Sunny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9C5DF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CE41D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BFF4B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1D2CF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052B0A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73.7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F500E5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42523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19.0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588B3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E11C7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18.0</w:t>
            </w:r>
          </w:p>
        </w:tc>
        <w:tc>
          <w:tcPr>
            <w:tcW w:w="210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0DBB2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87.0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FD18A4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0.7</w:t>
            </w:r>
          </w:p>
        </w:tc>
        <w:tc>
          <w:tcPr>
            <w:tcW w:w="218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B3A29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43.2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711C9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7.25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062033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1A69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0.63</w:t>
            </w:r>
          </w:p>
        </w:tc>
      </w:tr>
      <w:tr w:rsidR="00174EBF" w:rsidRPr="00174EBF" w14:paraId="04ACADD9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8DE5C8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590A51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19914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E8618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F1A1F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EN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DECC6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34.0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557A0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537C8F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72.8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8269FA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C87CC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688CD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F072D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21.0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73892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119.0</w:t>
            </w:r>
          </w:p>
        </w:tc>
        <w:tc>
          <w:tcPr>
            <w:tcW w:w="402" w:type="pct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961D3E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0.8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0BB90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46.6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C65FDE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12.79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2589A1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2.5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B76E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0.67</w:t>
            </w:r>
          </w:p>
        </w:tc>
      </w:tr>
      <w:tr w:rsidR="00174EBF" w:rsidRPr="00174EBF" w14:paraId="31931913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F9606F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996273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6B61F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Cloud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9B0E2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7B204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91EE2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36.0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6933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6EA2C6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75.0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B5BF3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39.0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754E0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22.0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3EA94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6.0</w:t>
            </w:r>
          </w:p>
        </w:tc>
        <w:tc>
          <w:tcPr>
            <w:tcW w:w="194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F1AB2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28.0</w:t>
            </w:r>
          </w:p>
        </w:tc>
        <w:tc>
          <w:tcPr>
            <w:tcW w:w="210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3F588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108.0</w:t>
            </w:r>
          </w:p>
        </w:tc>
        <w:tc>
          <w:tcPr>
            <w:tcW w:w="402" w:type="pct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33DB5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730141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43.8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041A9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7.90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27CF5F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5.1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F5AA4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0.56</w:t>
            </w:r>
          </w:p>
        </w:tc>
      </w:tr>
      <w:tr w:rsidR="00174EBF" w:rsidRPr="00174EBF" w14:paraId="7BE9B674" w14:textId="77777777" w:rsidTr="00565892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335C44B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vAlign w:val="center"/>
            <w:hideMark/>
          </w:tcPr>
          <w:p w14:paraId="70B85BA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2018/8/30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BA0A015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Rain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C2A291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75FFC9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1E2ABF7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35.0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FEC1CC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25.0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019472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69.2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4CC625D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31.0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FE65B88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16.0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5250C3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8.0</w:t>
            </w:r>
          </w:p>
        </w:tc>
        <w:tc>
          <w:tcPr>
            <w:tcW w:w="194" w:type="pc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7F1394F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27.0</w:t>
            </w:r>
          </w:p>
        </w:tc>
        <w:tc>
          <w:tcPr>
            <w:tcW w:w="210" w:type="pc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C3057D4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118.0</w:t>
            </w:r>
          </w:p>
        </w:tc>
        <w:tc>
          <w:tcPr>
            <w:tcW w:w="402" w:type="pc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A6287A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0.9</w:t>
            </w:r>
          </w:p>
        </w:tc>
        <w:tc>
          <w:tcPr>
            <w:tcW w:w="218" w:type="pc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26B763C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33.6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A3B230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6.59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5F7C5D6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4.1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D6D79E2" w14:textId="77777777" w:rsidR="00F868AC" w:rsidRPr="00174EBF" w:rsidRDefault="00F868AC" w:rsidP="00174EB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8"/>
              </w:rPr>
            </w:pPr>
            <w:r w:rsidRPr="00174EBF">
              <w:rPr>
                <w:rFonts w:ascii="Palatino Linotype" w:eastAsia="Yu Gothic" w:hAnsi="Palatino Linotype"/>
                <w:sz w:val="18"/>
                <w:szCs w:val="18"/>
              </w:rPr>
              <w:t>0.52</w:t>
            </w:r>
          </w:p>
        </w:tc>
      </w:tr>
    </w:tbl>
    <w:p w14:paraId="42BBC6AC" w14:textId="77777777" w:rsidR="00F868AC" w:rsidRPr="00CE1630" w:rsidRDefault="00F868AC" w:rsidP="00F868AC">
      <w:pPr>
        <w:ind w:left="840" w:hangingChars="350" w:hanging="840"/>
        <w:jc w:val="left"/>
        <w:rPr>
          <w:szCs w:val="21"/>
        </w:rPr>
      </w:pPr>
    </w:p>
    <w:p w14:paraId="38C18615" w14:textId="77777777" w:rsidR="00F868AC" w:rsidRDefault="00F868AC" w:rsidP="00F868AC">
      <w:pPr>
        <w:jc w:val="center"/>
        <w:rPr>
          <w:noProof/>
        </w:rPr>
      </w:pPr>
    </w:p>
    <w:p w14:paraId="7341A60C" w14:textId="77777777" w:rsidR="00F868AC" w:rsidRDefault="00F868AC" w:rsidP="00F868AC">
      <w:pPr>
        <w:jc w:val="center"/>
        <w:rPr>
          <w:noProof/>
        </w:rPr>
      </w:pPr>
    </w:p>
    <w:p w14:paraId="143E6845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6C42C17F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7B46F537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12405845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5B905F22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76C061EF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5DE37B03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5B101915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5B483597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40F96D56" w14:textId="77777777" w:rsidR="00565892" w:rsidRDefault="00565892" w:rsidP="00565892">
      <w:pPr>
        <w:ind w:left="848" w:hangingChars="352" w:hanging="848"/>
        <w:rPr>
          <w:b/>
          <w:szCs w:val="21"/>
        </w:rPr>
      </w:pPr>
    </w:p>
    <w:p w14:paraId="3EC24089" w14:textId="245A3045" w:rsidR="00565892" w:rsidRDefault="000114A1" w:rsidP="000114A1">
      <w:pPr>
        <w:pStyle w:val="MDPI41tablecaption"/>
        <w:jc w:val="center"/>
      </w:pPr>
      <w:r w:rsidRPr="000114A1">
        <w:rPr>
          <w:b/>
        </w:rPr>
        <w:lastRenderedPageBreak/>
        <w:t>Table 2.</w:t>
      </w:r>
      <w:r w:rsidR="00565892" w:rsidRPr="000114A1">
        <w:rPr>
          <w:b/>
        </w:rPr>
        <w:t xml:space="preserve"> </w:t>
      </w:r>
      <w:r w:rsidR="00565892" w:rsidRPr="00990750">
        <w:t>Separate elemental content in each sampling case du</w:t>
      </w:r>
      <w:r w:rsidR="00565892">
        <w:t>r</w:t>
      </w:r>
      <w:r w:rsidR="00565892" w:rsidRPr="00990750">
        <w:t>ing winter and summer sampling periods.</w:t>
      </w:r>
    </w:p>
    <w:p w14:paraId="6AF1C817" w14:textId="589610D1" w:rsidR="000114A1" w:rsidRDefault="000114A1" w:rsidP="00565892">
      <w:pPr>
        <w:ind w:left="848" w:hangingChars="352" w:hanging="848"/>
        <w:rPr>
          <w:b/>
          <w:szCs w:val="21"/>
        </w:rPr>
      </w:pPr>
    </w:p>
    <w:p w14:paraId="10100283" w14:textId="513D143C" w:rsidR="000114A1" w:rsidRDefault="000114A1" w:rsidP="00565892">
      <w:pPr>
        <w:ind w:left="848" w:hangingChars="352" w:hanging="848"/>
        <w:rPr>
          <w:b/>
          <w:szCs w:val="21"/>
        </w:rPr>
      </w:pPr>
    </w:p>
    <w:p w14:paraId="2F3E27ED" w14:textId="7E8E78AC" w:rsidR="000114A1" w:rsidRDefault="000114A1" w:rsidP="00565892">
      <w:pPr>
        <w:ind w:left="848" w:hangingChars="352" w:hanging="848"/>
        <w:rPr>
          <w:b/>
          <w:szCs w:val="21"/>
        </w:rPr>
      </w:pPr>
    </w:p>
    <w:p w14:paraId="3AB86CEC" w14:textId="50377F1D" w:rsidR="000114A1" w:rsidRDefault="000114A1" w:rsidP="00565892">
      <w:pPr>
        <w:ind w:left="848" w:hangingChars="352" w:hanging="848"/>
        <w:rPr>
          <w:b/>
          <w:szCs w:val="21"/>
        </w:rPr>
      </w:pPr>
    </w:p>
    <w:p w14:paraId="7C144C28" w14:textId="31BA8575" w:rsidR="000114A1" w:rsidRDefault="000114A1" w:rsidP="00565892">
      <w:pPr>
        <w:ind w:left="848" w:hangingChars="352" w:hanging="848"/>
        <w:rPr>
          <w:b/>
          <w:szCs w:val="21"/>
        </w:rPr>
      </w:pPr>
    </w:p>
    <w:p w14:paraId="5B9E94C5" w14:textId="6DBE3D67" w:rsidR="000114A1" w:rsidRDefault="000114A1" w:rsidP="00565892">
      <w:pPr>
        <w:ind w:left="848" w:hangingChars="352" w:hanging="848"/>
        <w:rPr>
          <w:b/>
          <w:szCs w:val="21"/>
        </w:rPr>
      </w:pPr>
    </w:p>
    <w:p w14:paraId="36469194" w14:textId="4C4BA9AA" w:rsidR="000114A1" w:rsidRDefault="000114A1" w:rsidP="00565892">
      <w:pPr>
        <w:ind w:left="848" w:hangingChars="352" w:hanging="848"/>
        <w:rPr>
          <w:b/>
          <w:szCs w:val="21"/>
        </w:rPr>
      </w:pPr>
    </w:p>
    <w:p w14:paraId="0DB8C2DE" w14:textId="0418658A" w:rsidR="000114A1" w:rsidRDefault="000114A1" w:rsidP="00565892">
      <w:pPr>
        <w:ind w:left="848" w:hangingChars="352" w:hanging="848"/>
        <w:rPr>
          <w:b/>
          <w:szCs w:val="21"/>
        </w:rPr>
      </w:pPr>
    </w:p>
    <w:p w14:paraId="36FC1D06" w14:textId="00F24A5F" w:rsidR="000114A1" w:rsidRDefault="000114A1" w:rsidP="00565892">
      <w:pPr>
        <w:ind w:left="848" w:hangingChars="352" w:hanging="848"/>
        <w:rPr>
          <w:b/>
          <w:szCs w:val="21"/>
        </w:rPr>
      </w:pPr>
    </w:p>
    <w:p w14:paraId="6A1BD428" w14:textId="48A704D5" w:rsidR="000114A1" w:rsidRDefault="000114A1" w:rsidP="00565892">
      <w:pPr>
        <w:ind w:left="848" w:hangingChars="352" w:hanging="848"/>
        <w:rPr>
          <w:b/>
          <w:szCs w:val="21"/>
        </w:rPr>
      </w:pPr>
    </w:p>
    <w:p w14:paraId="4A713FD0" w14:textId="75A9DFA2" w:rsidR="000114A1" w:rsidRDefault="000114A1" w:rsidP="00565892">
      <w:pPr>
        <w:ind w:left="848" w:hangingChars="352" w:hanging="848"/>
        <w:rPr>
          <w:b/>
          <w:szCs w:val="21"/>
        </w:rPr>
      </w:pPr>
    </w:p>
    <w:p w14:paraId="10F53839" w14:textId="2A7AAB9D" w:rsidR="000114A1" w:rsidRDefault="000114A1" w:rsidP="00565892">
      <w:pPr>
        <w:ind w:left="848" w:hangingChars="352" w:hanging="848"/>
        <w:rPr>
          <w:b/>
          <w:szCs w:val="21"/>
        </w:rPr>
      </w:pPr>
    </w:p>
    <w:p w14:paraId="3F1675C2" w14:textId="77777777" w:rsidR="000114A1" w:rsidRPr="00565892" w:rsidRDefault="000114A1" w:rsidP="00565892">
      <w:pPr>
        <w:ind w:left="848" w:hangingChars="352" w:hanging="848"/>
        <w:rPr>
          <w:b/>
          <w:szCs w:val="21"/>
        </w:rPr>
      </w:pPr>
    </w:p>
    <w:tbl>
      <w:tblPr>
        <w:tblpPr w:leftFromText="180" w:rightFromText="180" w:vertAnchor="text" w:horzAnchor="margin" w:tblpXSpec="center" w:tblpY="-1259"/>
        <w:tblW w:w="1639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9"/>
        <w:gridCol w:w="1192"/>
        <w:gridCol w:w="693"/>
        <w:gridCol w:w="693"/>
        <w:gridCol w:w="693"/>
        <w:gridCol w:w="693"/>
        <w:gridCol w:w="693"/>
        <w:gridCol w:w="513"/>
        <w:gridCol w:w="603"/>
        <w:gridCol w:w="603"/>
        <w:gridCol w:w="693"/>
        <w:gridCol w:w="693"/>
        <w:gridCol w:w="603"/>
        <w:gridCol w:w="693"/>
        <w:gridCol w:w="603"/>
        <w:gridCol w:w="603"/>
        <w:gridCol w:w="528"/>
        <w:gridCol w:w="693"/>
        <w:gridCol w:w="513"/>
        <w:gridCol w:w="957"/>
        <w:gridCol w:w="612"/>
        <w:gridCol w:w="602"/>
        <w:gridCol w:w="702"/>
        <w:gridCol w:w="722"/>
      </w:tblGrid>
      <w:tr w:rsidR="00565892" w:rsidRPr="00565892" w14:paraId="58C760EA" w14:textId="77777777" w:rsidTr="00BB6F58">
        <w:tc>
          <w:tcPr>
            <w:tcW w:w="2050" w:type="dxa"/>
            <w:gridSpan w:val="2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2F17FC6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lastRenderedPageBreak/>
              <w:t>Sampling Case</w:t>
            </w:r>
          </w:p>
        </w:tc>
        <w:tc>
          <w:tcPr>
            <w:tcW w:w="693" w:type="dxa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463BD43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Na  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49FE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 Mg  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31B7519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Al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C317E7" w14:textId="1A838DB1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K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78EAA9" w14:textId="43DF8356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Ca 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34CF24E5" w14:textId="5044FFF5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V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C73452" w14:textId="021C2E74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Cr  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3A2EDA1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Mn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70CB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Fe 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46E9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Ni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82AE7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Cu 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2B6BCFCB" w14:textId="56CC8739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Zn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0F59F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As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FA39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Se  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6BCB5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Cd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65A39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 xml:space="preserve">  Pb  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421C3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Sb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66425382" w14:textId="599EFCCF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>
              <w:rPr>
                <w:rFonts w:ascii="Palatino Linotype" w:eastAsia="Yu Gothic" w:hAnsi="Palatino Linotype"/>
                <w:b/>
                <w:bCs/>
                <w:sz w:val="18"/>
              </w:rPr>
              <w:t>E</w:t>
            </w: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lements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198A8C0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As/V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732AAE4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V/Ni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476D9D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Zn/Pb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5350AB4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Zn/Cd</w:t>
            </w:r>
          </w:p>
        </w:tc>
      </w:tr>
      <w:tr w:rsidR="00565892" w:rsidRPr="00565892" w14:paraId="6F7029D7" w14:textId="77777777" w:rsidTr="00BB6F58">
        <w:tc>
          <w:tcPr>
            <w:tcW w:w="2050" w:type="dxa"/>
            <w:gridSpan w:val="2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73DDCB9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0797" w:type="dxa"/>
            <w:gridSpan w:val="17"/>
            <w:tcBorders>
              <w:top w:val="single" w:sz="4" w:space="0" w:color="FFFFFF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1ED8773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</w:rPr>
            </w:pPr>
            <w:r w:rsidRPr="00565892">
              <w:rPr>
                <w:rFonts w:ascii="Palatino Linotype" w:eastAsia="Yu Gothic" w:hAnsi="Palatino Linotype"/>
                <w:sz w:val="18"/>
              </w:rPr>
              <w:t>ng/m³</w:t>
            </w:r>
          </w:p>
        </w:tc>
        <w:tc>
          <w:tcPr>
            <w:tcW w:w="0" w:type="auto"/>
            <w:tcBorders>
              <w:top w:val="single" w:sz="4" w:space="0" w:color="FFFFFF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7162292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</w:rPr>
            </w:pPr>
            <w:r w:rsidRPr="00565892">
              <w:rPr>
                <w:rFonts w:ascii="Palatino Linotype" w:eastAsia="Yu Gothic" w:hAnsi="Palatino Linotype"/>
                <w:sz w:val="18"/>
              </w:rPr>
              <w:t>ng/m³</w:t>
            </w:r>
          </w:p>
        </w:tc>
        <w:tc>
          <w:tcPr>
            <w:tcW w:w="0" w:type="auto"/>
            <w:vMerge/>
            <w:tcBorders>
              <w:top w:val="single" w:sz="4" w:space="0" w:color="auto"/>
              <w:bottom w:val="double" w:sz="6" w:space="0" w:color="000000"/>
            </w:tcBorders>
            <w:vAlign w:val="center"/>
            <w:hideMark/>
          </w:tcPr>
          <w:p w14:paraId="5DD1DBD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double" w:sz="6" w:space="0" w:color="000000"/>
            </w:tcBorders>
            <w:vAlign w:val="center"/>
            <w:hideMark/>
          </w:tcPr>
          <w:p w14:paraId="56ECA2B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double" w:sz="6" w:space="0" w:color="000000"/>
            </w:tcBorders>
            <w:vAlign w:val="center"/>
            <w:hideMark/>
          </w:tcPr>
          <w:p w14:paraId="4F2A78B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double" w:sz="6" w:space="0" w:color="000000"/>
            </w:tcBorders>
            <w:vAlign w:val="center"/>
            <w:hideMark/>
          </w:tcPr>
          <w:p w14:paraId="2B657C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</w:tr>
      <w:tr w:rsidR="00565892" w:rsidRPr="00565892" w14:paraId="2B61F7E3" w14:textId="77777777" w:rsidTr="00BB6F58">
        <w:tc>
          <w:tcPr>
            <w:tcW w:w="0" w:type="auto"/>
            <w:vMerge w:val="restar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2179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Winter</w:t>
            </w: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450BB4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2018/2/5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2D53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775.4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D9209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587.5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C5656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1823.8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D0F5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1110.6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6995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545.3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A819F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4.88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F976F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61.65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55D85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54.25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59702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1560.1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A2F52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104.92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78AD3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29.26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998C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201.18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1BB069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F977B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72C1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1.77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634A8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75.06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2F375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6A1E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6.95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822F8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A1CC2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0.05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21205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E1E0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113.6</w:t>
            </w:r>
          </w:p>
        </w:tc>
      </w:tr>
      <w:tr w:rsidR="00565892" w:rsidRPr="00565892" w14:paraId="17D80907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86F9BA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CB233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2018/2/6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5B53B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753.6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A7E06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535.2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58ED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1715.3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AB24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1340.0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9AEF6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559.2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DF7D8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DEF9C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7.63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215CC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F100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1850.9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9CF70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BDE0E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6A909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305.90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3A60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8B5E3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A9BA6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6095E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94.91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627C6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4B66F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7.28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B8F82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2.58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13D5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0165B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A902A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89.4</w:t>
            </w:r>
          </w:p>
        </w:tc>
      </w:tr>
      <w:tr w:rsidR="00565892" w:rsidRPr="00565892" w14:paraId="303F35B6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5DF202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BE0F3A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2018/2/7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F0EB3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717.3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7CA6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571.9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FFD63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1573.4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CA4CA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1564.2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EB9DE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495.3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165F3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3.91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4FC42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25F49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55.97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24796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1407.6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5241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AC95D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25.82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FCC5C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346.85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3C1C2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114C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9D868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3.48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3F8DF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103.93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350B6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023D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0D096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2E89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59740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C615C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99.5</w:t>
            </w:r>
          </w:p>
        </w:tc>
      </w:tr>
      <w:tr w:rsidR="00565892" w:rsidRPr="00565892" w14:paraId="7B091AE0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3FC519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1D3233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2018/2/8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F9C2A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528.6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AD4ED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384.6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B5AA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1118.7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4A88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1384.7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5BACF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351.8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006718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23DB83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D1A32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6BC7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953.9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D0B71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0DB01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29.86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2888E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286.73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618715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BFF36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E9EBD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08A79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105.17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13011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1D74A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5.24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D11AF7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5.41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8659C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2EFB7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870D0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88.1</w:t>
            </w:r>
          </w:p>
        </w:tc>
      </w:tr>
      <w:tr w:rsidR="00565892" w:rsidRPr="00565892" w14:paraId="2403871E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75901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CA8F96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2018/2/9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751C9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600.4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D6B8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450.9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7D6D0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1335.2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CCF22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1909.2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735E2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398.4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EF9B5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263F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51950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49.53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CE3F6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1217.6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6305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D4B4A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28.82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22C35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289.36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AC5F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10.99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E635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9D04A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C80A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102.06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49B0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069ED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6.42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E093A0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3.60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30341A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EF9B4B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C96107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71.7</w:t>
            </w:r>
          </w:p>
        </w:tc>
      </w:tr>
      <w:tr w:rsidR="00565892" w:rsidRPr="00565892" w14:paraId="5FED0BAC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6635F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D55229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2018/2/10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1C3B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621.5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1F4A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455.0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8AAA5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1578.3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B5743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1879.2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384D0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258.5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F0DB3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16B19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A8855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55.59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1022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1013.5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F5AAE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AA234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183FF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255.96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5A08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6.95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17EF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4E216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637DA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90.45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D91D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6.77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5B23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6.28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6697C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1.65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7CA19C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4.05 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F4BD3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B00273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93.8</w:t>
            </w:r>
          </w:p>
        </w:tc>
      </w:tr>
      <w:tr w:rsidR="00565892" w:rsidRPr="00565892" w14:paraId="7B9857E2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3E5A32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BB09E3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2018/2/11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B3047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980.5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BF2A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927.3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FD0AE4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2865.9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BAD4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1542.0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66C78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488.1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F014BB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5.16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FC2F5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83.51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536AB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57.25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32647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1934.7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45360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57.23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3643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13.84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BF85A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267.55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87764E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6701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A53DE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45CA8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39.20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77424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36A8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9.27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ED5F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0.88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652FA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0.09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E2B62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6.83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7383E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243.1</w:t>
            </w:r>
          </w:p>
        </w:tc>
      </w:tr>
      <w:tr w:rsidR="00565892" w:rsidRPr="00565892" w14:paraId="2582A810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E707BE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C4F12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2018/2/12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8A9B0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691.0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6A550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529.3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4BCBB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1573.8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D25EA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1091.1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870C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344.8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E7576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11A3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B09F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38.93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7F6DA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1189.4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15ECD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2AFE5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6B54F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339.20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A6BAE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5E0F5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7F05A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09708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66.93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2DB04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CF413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5.92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06D7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3.34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98F7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857F2E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0D47A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158.6</w:t>
            </w:r>
          </w:p>
        </w:tc>
      </w:tr>
      <w:tr w:rsidR="00565892" w:rsidRPr="00565892" w14:paraId="016A2A3B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07631E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16608D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2018/2/13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6E25B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650.7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A93F2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514.5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E7E5F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1457.2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6E6D8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2000.2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6BC4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309.4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6BDAF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BC855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54DA6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4BCCC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1351.6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FBD7F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9816B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54.72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AD108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467.31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5ECF0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21.21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39E35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11.86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D259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CF53E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123.12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D270C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3C598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44745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2F88E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0.44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A36C8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86EE2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83.4</w:t>
            </w:r>
          </w:p>
        </w:tc>
      </w:tr>
      <w:tr w:rsidR="00565892" w:rsidRPr="00565892" w14:paraId="47F0C2A8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0E2BC6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56374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2018/2/14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83805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627.9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DF23E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443.3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714B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1270.0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74081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2903.9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6790E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231.3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02DF3D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DF11CE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39.52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EDDB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06B4F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710.7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594A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8E403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36.82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41756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362.95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F412BC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3994A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080A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4.30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7A6B4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133.06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739A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EEA0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8DDEB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A556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0.17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E47A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464C7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84.5</w:t>
            </w:r>
          </w:p>
        </w:tc>
      </w:tr>
      <w:tr w:rsidR="00565892" w:rsidRPr="00565892" w14:paraId="3B0C3EEE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A6874E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458D16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2018/2/15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65309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358.2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06974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552.3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E5768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971.8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FFD6E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4843.7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E443E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132.9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0E6CB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3.61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6D298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DF0EB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4440D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127.5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7796E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E5C56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52.43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D21EC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227.90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F3EB3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93BA4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5D339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90278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75.74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4853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C8CA0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FB059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137C8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9C2F3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CD10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221.1</w:t>
            </w:r>
          </w:p>
        </w:tc>
      </w:tr>
      <w:tr w:rsidR="00565892" w:rsidRPr="00565892" w14:paraId="2D70BED1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FD7121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8DDF03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2018/2/16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5480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563.5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E42C3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716.9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8030F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1682.5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E2388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6686.0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6A0A9D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188.9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CA008C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27E71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DF6F7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C47E2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269.8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28681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2F51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65.27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1628FC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212.66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32787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446F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8028F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B13EA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114.69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BCCD0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1363C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10.55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E6E2D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2.24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9A2C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BB38F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1.85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867C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153.7</w:t>
            </w:r>
          </w:p>
        </w:tc>
      </w:tr>
      <w:tr w:rsidR="00565892" w:rsidRPr="00565892" w14:paraId="6EC75274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95528E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30FCD2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2018/2/17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3D84A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323.1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175C8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544.0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44862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1202.9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DC2EE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4375.8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FF795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173.7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9DE74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62AAB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30.10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0707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C5BB5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313.3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B0136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E43A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51.84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B32D3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268.73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9D982C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7AB4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780D1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1.97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9C2B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101.65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03E24D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B184DA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7.45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E68020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2.58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7233BE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0.12 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DBF14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68D88D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136.2</w:t>
            </w:r>
          </w:p>
        </w:tc>
      </w:tr>
      <w:tr w:rsidR="00565892" w:rsidRPr="00565892" w14:paraId="0E872222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FB32EB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814F99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2018/2/18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B7726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293.5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AD299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216.0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20907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585.0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52270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2182.7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B0FC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104.2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C299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7FEE3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E3C77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68259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116.9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0776B1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5381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9B33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245.40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1D7EC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95884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9B2DB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36B35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49.39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8B820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08037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79933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10AA0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1.50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577F3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4.97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B987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206.0</w:t>
            </w:r>
          </w:p>
        </w:tc>
      </w:tr>
      <w:tr w:rsidR="00565892" w:rsidRPr="00565892" w14:paraId="43ED27F3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135317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0B693A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2018/2/19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4AE17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235.6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B8080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97.04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194CD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473.95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6A67CF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673.67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1529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114.68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DCA9C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66A519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C827C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ABD4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139.3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058FA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647A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C78D0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270.13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279D96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795FD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1A34F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6DCB2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1699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FAE01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74A8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7318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0.16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76CA0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21.22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31934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732.8</w:t>
            </w:r>
          </w:p>
        </w:tc>
      </w:tr>
      <w:tr w:rsidR="00565892" w:rsidRPr="00565892" w14:paraId="52E85977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C225E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D95400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2018/2/20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C5F1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169.3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D3AA5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100.39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39D6F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314.13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F7BC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806.04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07A2B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70.11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BFA180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477A9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BA8D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CF26B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60.19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0C4DB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0D16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1D7F1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168.79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4A227A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D8A47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2923F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54CAC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F472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EC11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1.73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7980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3FC33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2FE52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11.73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75CA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577.4</w:t>
            </w:r>
          </w:p>
        </w:tc>
      </w:tr>
      <w:tr w:rsidR="00565892" w:rsidRPr="00565892" w14:paraId="2EF02805" w14:textId="77777777" w:rsidTr="00BB6F58"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6BD06B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B693B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693" w:type="dxa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4C83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555.6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51570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476.6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5515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1346.4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8D176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2268.3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C7536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297.9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D7C0B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082A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23.32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60E4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33.29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21838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888.57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BEC9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15.07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3D55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30.74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1385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282.29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6C1E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8.74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4A643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5.92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4220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2.38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CAEE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81.41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A34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4.22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A53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6.32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D4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2.65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9A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0.22 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87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3.47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02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118.6</w:t>
            </w:r>
          </w:p>
        </w:tc>
      </w:tr>
      <w:tr w:rsidR="00565892" w:rsidRPr="00565892" w14:paraId="7E77AE0C" w14:textId="77777777" w:rsidTr="00BB6F58"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3C05C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  <w:r w:rsidRPr="00565892">
              <w:rPr>
                <w:rFonts w:ascii="Palatino Linotype" w:eastAsia="Yu Gothic" w:hAnsi="Palatino Linotype"/>
                <w:b/>
                <w:bCs/>
                <w:sz w:val="18"/>
              </w:rPr>
              <w:t>Summer</w:t>
            </w: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FB6ABC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2018/8/14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EA227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292.1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38988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226.0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404B7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856.2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9BAE3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447.9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77E86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283.2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31B582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B12053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5E23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71FE6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718.9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38DCB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77BCD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794104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289.50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401BB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7381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3E3B7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7D240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DBA6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7F84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1526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7F3B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0.74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16B49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1AB3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343.9</w:t>
            </w:r>
          </w:p>
        </w:tc>
      </w:tr>
      <w:tr w:rsidR="00565892" w:rsidRPr="00565892" w14:paraId="21B2D60F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05D0A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C7A119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2018/8/15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0113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333.2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5849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335.8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F5DF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1676.8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97313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625.0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479C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340.5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4C3A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3.13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7717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C4700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0AC5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837.8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36CEB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8.77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A4ABB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5BE9D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244.78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26A19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11F89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7AB7C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0.96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E9685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53E4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723D7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AC1FA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47DA7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0.36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95882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9560E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254.2</w:t>
            </w:r>
          </w:p>
        </w:tc>
      </w:tr>
      <w:tr w:rsidR="00565892" w:rsidRPr="00565892" w14:paraId="269F412F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4CABF0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10EAD7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2018/8/16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B2133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292.3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BDBE5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314.0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3C448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1128.2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1EEE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531.2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BCFC6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320.1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2CD16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69C37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7C99C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24305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822.3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5FA3F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23230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04E3D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246.79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A5B6C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62AE7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CAE1F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0.53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4BB47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5837F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67D1A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E3B69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E153B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0.27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5573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3E49B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464.4</w:t>
            </w:r>
          </w:p>
        </w:tc>
      </w:tr>
      <w:tr w:rsidR="00565892" w:rsidRPr="00565892" w14:paraId="4F52957A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6946F0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774604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2018/8/17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9E13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454.0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51A21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159.6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C383C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766.1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A2363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678.1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06B1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155.5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3C7D2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3F5B38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F56C2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42144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352.6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104C3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48E0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6.25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CD046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212.63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12EA60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A446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3D857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0.87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35C8E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B69E36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45757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B8B6B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466BD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0A2E28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D9385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244.5</w:t>
            </w:r>
          </w:p>
        </w:tc>
      </w:tr>
      <w:tr w:rsidR="00565892" w:rsidRPr="00565892" w14:paraId="7CD15414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E3D548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1E12F9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2018/8/18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EA83B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264.2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CB427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149.5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C0E6C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584.5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6258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415.8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EC078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157.6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E93B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90209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13.72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3F02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46DA7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487.1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39144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CBAEF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0475B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330.82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25305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BD712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AA80F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226C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30.88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A881F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8F1EC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9B77C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4FDB5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0.14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9DCF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302A3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379.7</w:t>
            </w:r>
          </w:p>
        </w:tc>
      </w:tr>
      <w:tr w:rsidR="00565892" w:rsidRPr="00565892" w14:paraId="6F054F1D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5936F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416A7B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2018/8/19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2D31A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209.9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D7D96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143.1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BAE06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419.4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74000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412.0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56648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165.7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5A66C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24D5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3.63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17C6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398D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470.7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F5A3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7BA9B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29D1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182.36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6851A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10A57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A7C7F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0.72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AF993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94987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AAA2E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38CA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D03FE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0.49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303B4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5F4C7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252.3</w:t>
            </w:r>
          </w:p>
        </w:tc>
      </w:tr>
      <w:tr w:rsidR="00565892" w:rsidRPr="00565892" w14:paraId="4803AC87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9B8FC4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8B3FE0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2018/8/20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25F7A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241.0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9AFE6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200.1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1EF1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902.4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1A7F7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435.2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99CAD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272.8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C0720E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886EBE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13.62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13F1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182E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461.9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B9043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E3101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3.72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EDFE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253.45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F48754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C7C7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04DFD0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EFFF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337AA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F48B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A3B6A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A2D83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0.07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4DB4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17.63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24FCD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392.7</w:t>
            </w:r>
          </w:p>
        </w:tc>
      </w:tr>
      <w:tr w:rsidR="00565892" w:rsidRPr="00565892" w14:paraId="1E03046F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FFE7F4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1657E2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2018/8/21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A5F4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322.3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8F008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205.4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13913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782.9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B777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519.1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5D0A6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212.6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65D6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1.85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EC9E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7D0C0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23.28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44112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750.1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54165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10.63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E9A83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E686E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190.84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D1B4E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1657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3A5CC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0700C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DB5F07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D6F01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3.07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C509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1.31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17E13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0.17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26C4F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7.92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5FA32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282.4</w:t>
            </w:r>
          </w:p>
        </w:tc>
      </w:tr>
      <w:tr w:rsidR="00565892" w:rsidRPr="00565892" w14:paraId="11540CFF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4CDD4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74D5D6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2018/8/22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0602E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372.6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AB204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247.9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01358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1104.5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6E72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664.5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1EF9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227.4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61CB9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CC60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25.21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AAAFD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282E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1542.6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8EF5E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7D2DA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11.26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4C83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336.46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6F1B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7570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77CFF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0.92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72E07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1B3BD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D3301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E9012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DD24D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DBC58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11.65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36331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367.2</w:t>
            </w:r>
          </w:p>
        </w:tc>
      </w:tr>
      <w:tr w:rsidR="00565892" w:rsidRPr="00565892" w14:paraId="5A64BAAD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083593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A02973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2018/8/23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707C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413.6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6F25D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226.3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10CBE7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984.8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F3CEF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907.3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58D87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173.5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F7520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B603B1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59.49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C8761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38.12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663C4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1221.4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240C7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28.97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FE4D5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9.86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EA4AA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217.15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53F34D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DB41A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8.97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7153F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AF177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48.07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23862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DD29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4.36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89F558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3A1D7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0.14 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2CC2B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4.52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DB7AC9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143.6</w:t>
            </w:r>
          </w:p>
        </w:tc>
      </w:tr>
      <w:tr w:rsidR="00565892" w:rsidRPr="00565892" w14:paraId="41C61AFB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55A63E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7B8563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2018/8/24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D02AA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362.6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01757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248.7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03B7B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1237.2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AC83E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813.4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4D489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203.6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EE7166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2.57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25290B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873BB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099C0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833.4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B401F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BBAAB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17.01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90BD1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181.39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BB3056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E234E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145EF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8C8D9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209B7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FA0F1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2272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A09C9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0.24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A3E4D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4.84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8EB51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110.8</w:t>
            </w:r>
          </w:p>
        </w:tc>
      </w:tr>
      <w:tr w:rsidR="00565892" w:rsidRPr="00565892" w14:paraId="5C6A90FF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805F10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6FCEF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2018/8/25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6A32E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372.0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52EFE6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274.1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E2FB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1142.0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C9EE6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1123.9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CC643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224.1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2EBBE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EA44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31.22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63666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5B841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1065.4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E7FD1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38.48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E529C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81A47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291.12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905BC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1CB6D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9EDA4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299C6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51.97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6212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7A23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B33A8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D855F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0.07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67665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CDCE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195.6</w:t>
            </w:r>
          </w:p>
        </w:tc>
      </w:tr>
      <w:tr w:rsidR="00565892" w:rsidRPr="00565892" w14:paraId="3CB81168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F4976F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065533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2018/8/26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3576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332.9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FD2A8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154.6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565EC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584.8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7EE64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588.4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55713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109.4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E5E82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0843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1E51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616C0C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423.4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ED455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8AE2C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9.97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2B4FB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193.28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9D819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80C3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CB69B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A3C96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71E83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E5FBC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F9599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EFAA3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0.64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62282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7.32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AB67C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219.0</w:t>
            </w:r>
          </w:p>
        </w:tc>
      </w:tr>
      <w:tr w:rsidR="00565892" w:rsidRPr="00565892" w14:paraId="3E6C340B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C80A8C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ED6FC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2018/8/27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A0EB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264.4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6443A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141.8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834F2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564.7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8078F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448.2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AC6D0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108.4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DDE67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3.55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84356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6449A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69C10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451.6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81F79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8F4BF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2.23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611A1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111.62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631DCE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F3BAB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4EFEE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95F0D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65.46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45F4F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D2DDA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2.23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08D2AA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2AB09E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0.29 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6A7179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1.71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341CD4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198.6</w:t>
            </w:r>
          </w:p>
        </w:tc>
      </w:tr>
      <w:tr w:rsidR="00565892" w:rsidRPr="00565892" w14:paraId="112576E8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815668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80B55C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2018/8/28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E5D1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283.0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B4A61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147.7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5433B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548.8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4FF2C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482.6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20ADB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122.1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CB4B9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C344E9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21.20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B84F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20.20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C2341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572.5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55E9F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37.59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FC9F3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75B5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144.08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1B0E33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0A514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DC305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381C0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53.72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9813E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3F88A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2.45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6B9BA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3E6B9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0.09 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B1921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2.68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3E2BD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220.4</w:t>
            </w:r>
          </w:p>
        </w:tc>
      </w:tr>
      <w:tr w:rsidR="00565892" w:rsidRPr="00565892" w14:paraId="4442A742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54F6FE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384F80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2018/8/29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2B780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492.9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A8CF2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314.2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1FFBD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1264.2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0E07F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769.2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53FE1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286.6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47D27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3.27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62AAF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53.95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4506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0E3E5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1528.2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79543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34.70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A06A9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260DE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215.82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F12CA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4B615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E2B39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11091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9691A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5E3C0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32F27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1.55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8D02D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0.09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B3E29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0913A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137.2</w:t>
            </w:r>
          </w:p>
        </w:tc>
      </w:tr>
      <w:tr w:rsidR="00565892" w:rsidRPr="00565892" w14:paraId="0C5006EA" w14:textId="77777777" w:rsidTr="00BB6F58"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C17696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933EA9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2018/8/30</w:t>
            </w:r>
          </w:p>
        </w:tc>
        <w:tc>
          <w:tcPr>
            <w:tcW w:w="6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BA751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261.5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2B114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226.7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43B34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982.8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4191B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836.9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81160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230.3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376CA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510A2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005EA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41.14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3CF621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1144.9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ABB1D5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7.45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7607149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E6D49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281.38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765AE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12.91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289422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BBB8E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B1042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84.34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F939A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250A8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113DC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7C9EC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0.27 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6E38F0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F2165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160.1</w:t>
            </w:r>
          </w:p>
        </w:tc>
      </w:tr>
      <w:tr w:rsidR="00565892" w:rsidRPr="00565892" w14:paraId="23BDBCCF" w14:textId="77777777" w:rsidTr="00BB6F58">
        <w:tc>
          <w:tcPr>
            <w:tcW w:w="0" w:type="auto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7525E36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</w:rPr>
            </w:pPr>
          </w:p>
        </w:tc>
        <w:tc>
          <w:tcPr>
            <w:tcW w:w="1192" w:type="dxa"/>
            <w:tcBorders>
              <w:top w:val="nil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49928AB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693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0584A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327.32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A7BF2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218.55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C7AA7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913.55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A49D0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629.34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E6ED5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211.37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FE92A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2.75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4E0AFC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18.62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081CF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27.07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D25FF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804.99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78C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14.93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A3E356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8.31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55270B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230.79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C7B1C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5.10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CF96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4.60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824CD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1.01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A8C482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36.83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8788C3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3.55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96A35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3.46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610C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1.86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FAFDE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 xml:space="preserve">0.18 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A8308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6.27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1AA44" w14:textId="77777777" w:rsidR="00565892" w:rsidRPr="00565892" w:rsidRDefault="00565892" w:rsidP="00BB6F5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565892">
              <w:rPr>
                <w:rFonts w:ascii="Palatino Linotype" w:eastAsia="Yu Gothic" w:hAnsi="Palatino Linotype"/>
                <w:sz w:val="18"/>
                <w:szCs w:val="16"/>
              </w:rPr>
              <w:t>229.4</w:t>
            </w:r>
          </w:p>
        </w:tc>
      </w:tr>
    </w:tbl>
    <w:p w14:paraId="07991A84" w14:textId="36A607BC" w:rsidR="00565892" w:rsidRDefault="00565892" w:rsidP="00F868AC">
      <w:pPr>
        <w:rPr>
          <w:szCs w:val="21"/>
        </w:rPr>
      </w:pPr>
    </w:p>
    <w:p w14:paraId="3617A94A" w14:textId="06E5B440" w:rsidR="00F868AC" w:rsidRDefault="00565892" w:rsidP="00C616B4">
      <w:pPr>
        <w:pStyle w:val="MDPI41tablecaption"/>
        <w:jc w:val="center"/>
      </w:pPr>
      <w:r w:rsidRPr="00C616B4">
        <w:rPr>
          <w:b/>
          <w:szCs w:val="21"/>
        </w:rPr>
        <w:br w:type="column"/>
      </w:r>
      <w:r w:rsidR="00C616B4" w:rsidRPr="00C616B4">
        <w:rPr>
          <w:b/>
        </w:rPr>
        <w:lastRenderedPageBreak/>
        <w:t xml:space="preserve">Table </w:t>
      </w:r>
      <w:r w:rsidR="00791C9F">
        <w:rPr>
          <w:b/>
        </w:rPr>
        <w:t>S</w:t>
      </w:r>
      <w:r w:rsidR="00C616B4" w:rsidRPr="00C616B4">
        <w:rPr>
          <w:b/>
        </w:rPr>
        <w:t>3.</w:t>
      </w:r>
      <w:r w:rsidR="00F868AC" w:rsidRPr="00C616B4">
        <w:rPr>
          <w:b/>
        </w:rPr>
        <w:t xml:space="preserve"> </w:t>
      </w:r>
      <w:r w:rsidR="00F868AC" w:rsidRPr="00990750">
        <w:t>Separate ionic content in each sampling case during winter and summer sampling periods.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9"/>
        <w:gridCol w:w="944"/>
        <w:gridCol w:w="513"/>
        <w:gridCol w:w="614"/>
        <w:gridCol w:w="513"/>
        <w:gridCol w:w="594"/>
        <w:gridCol w:w="534"/>
        <w:gridCol w:w="513"/>
        <w:gridCol w:w="634"/>
        <w:gridCol w:w="616"/>
        <w:gridCol w:w="713"/>
        <w:gridCol w:w="1605"/>
        <w:gridCol w:w="1105"/>
      </w:tblGrid>
      <w:tr w:rsidR="00174EBF" w:rsidRPr="00C616B4" w14:paraId="38325557" w14:textId="77777777" w:rsidTr="00C616B4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vAlign w:val="center"/>
            <w:hideMark/>
          </w:tcPr>
          <w:p w14:paraId="44C640E4" w14:textId="6D4699D6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sz w:val="18"/>
                <w:szCs w:val="16"/>
              </w:rPr>
              <w:t xml:space="preserve">Sampling </w:t>
            </w:r>
            <w:r w:rsidR="00C616B4">
              <w:rPr>
                <w:rFonts w:ascii="Palatino Linotype" w:eastAsia="Yu Gothic" w:hAnsi="Palatino Linotype"/>
                <w:b/>
                <w:sz w:val="18"/>
                <w:szCs w:val="16"/>
              </w:rPr>
              <w:t>C</w:t>
            </w:r>
            <w:r w:rsidRPr="00C616B4">
              <w:rPr>
                <w:rFonts w:ascii="Palatino Linotype" w:eastAsia="Yu Gothic" w:hAnsi="Palatino Linotype"/>
                <w:b/>
                <w:sz w:val="18"/>
                <w:szCs w:val="16"/>
              </w:rPr>
              <w:t>ase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B44FD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Na⁺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67728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NH₄⁺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A157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K⁺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B3D92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Mg</w:t>
            </w:r>
            <w:r w:rsidRPr="00C616B4">
              <w:rPr>
                <w:rFonts w:ascii="Palatino Linotype" w:eastAsia="Yu Gothic" w:hAnsi="Palatino Linotype" w:cs="Calibri"/>
                <w:b/>
                <w:bCs/>
                <w:sz w:val="18"/>
                <w:szCs w:val="16"/>
              </w:rPr>
              <w:t>²</w:t>
            </w: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9E854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Ca</w:t>
            </w:r>
            <w:r w:rsidRPr="00C616B4">
              <w:rPr>
                <w:rFonts w:ascii="Palatino Linotype" w:eastAsia="Yu Gothic" w:hAnsi="Palatino Linotype" w:cs="Calibri"/>
                <w:b/>
                <w:bCs/>
                <w:sz w:val="18"/>
                <w:szCs w:val="16"/>
              </w:rPr>
              <w:t>²</w:t>
            </w: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C0C5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Cl</w:t>
            </w:r>
            <w:r w:rsidRPr="00C616B4">
              <w:rPr>
                <w:rFonts w:ascii="Palatino Linotype" w:eastAsia="Yu Gothic" w:hAnsi="Palatino Linotype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383F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SO₄</w:t>
            </w:r>
            <w:r w:rsidRPr="00C616B4">
              <w:rPr>
                <w:rFonts w:ascii="Palatino Linotype" w:eastAsia="Yu Gothic" w:hAnsi="Palatino Linotype" w:cs="Calibri"/>
                <w:b/>
                <w:bCs/>
                <w:sz w:val="18"/>
                <w:szCs w:val="16"/>
              </w:rPr>
              <w:t>²¯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8A39F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NO₃</w:t>
            </w:r>
            <w:r w:rsidRPr="00C616B4">
              <w:rPr>
                <w:rFonts w:ascii="Palatino Linotype" w:eastAsia="Yu Gothic" w:hAnsi="Palatino Linotype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DEFB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T ions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68706702" w14:textId="3A65C719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 xml:space="preserve">Ion </w:t>
            </w:r>
            <w:r w:rsid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B</w:t>
            </w: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alance(C/A)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bottom w:val="double" w:sz="6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B2C93E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NO</w:t>
            </w:r>
            <w:r w:rsidRPr="00C616B4">
              <w:rPr>
                <w:rFonts w:ascii="Palatino Linotype" w:eastAsia="Yu Gothic" w:hAnsi="Palatino Linotype" w:cs="Tahoma"/>
                <w:b/>
                <w:bCs/>
                <w:sz w:val="18"/>
                <w:szCs w:val="16"/>
              </w:rPr>
              <w:t>₃</w:t>
            </w: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¯/SO</w:t>
            </w:r>
            <w:r w:rsidRPr="00C616B4">
              <w:rPr>
                <w:rFonts w:ascii="Palatino Linotype" w:eastAsia="Yu Gothic" w:hAnsi="Palatino Linotype" w:cs="Tahoma"/>
                <w:b/>
                <w:bCs/>
                <w:sz w:val="18"/>
                <w:szCs w:val="16"/>
              </w:rPr>
              <w:t>₄</w:t>
            </w: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²¯</w:t>
            </w:r>
          </w:p>
        </w:tc>
      </w:tr>
      <w:tr w:rsidR="00F868AC" w:rsidRPr="00C616B4" w14:paraId="2B949DF5" w14:textId="77777777" w:rsidTr="00C616B4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7E00B75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</w:p>
        </w:tc>
        <w:tc>
          <w:tcPr>
            <w:tcW w:w="0" w:type="auto"/>
            <w:gridSpan w:val="9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7C8611B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proofErr w:type="spellStart"/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μg</w:t>
            </w:r>
            <w:proofErr w:type="spellEnd"/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/m³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3E62919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double" w:sz="6" w:space="0" w:color="000000"/>
              <w:right w:val="nil"/>
            </w:tcBorders>
            <w:vAlign w:val="center"/>
            <w:hideMark/>
          </w:tcPr>
          <w:p w14:paraId="66782E4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</w:tr>
      <w:tr w:rsidR="00174EBF" w:rsidRPr="00C616B4" w14:paraId="375DF5B1" w14:textId="77777777" w:rsidTr="00C616B4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C880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Winter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77AA3E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EF5D7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7E26C9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6B963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6ECE3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EAE99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0FB07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2.42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F3015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86E3D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DF46E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26.3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B10F8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FAD533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1.88</w:t>
            </w:r>
          </w:p>
        </w:tc>
      </w:tr>
      <w:tr w:rsidR="00174EBF" w:rsidRPr="00C616B4" w14:paraId="5C543D5A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AA74E4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F72145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8329B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E34E4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3EF7F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BBE0C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ABEE0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3.20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D7E01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3.85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BD49E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8.43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C99B9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17.41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635DF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45.7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19236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6FE94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2.07</w:t>
            </w:r>
          </w:p>
        </w:tc>
      </w:tr>
      <w:tr w:rsidR="00174EBF" w:rsidRPr="00C616B4" w14:paraId="00EF95A0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6C27E4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E729EA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3CCC4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766DD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13.27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603F4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68316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E3D0A0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2.49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B56E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2.77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6E4F0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8.99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7DA5E7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22.76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F67BBE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51.8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A136C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BE8B3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2.53</w:t>
            </w:r>
          </w:p>
        </w:tc>
      </w:tr>
      <w:tr w:rsidR="00174EBF" w:rsidRPr="00C616B4" w14:paraId="3A25CE03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24BCA0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092638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0045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889D6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12.33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0AA4E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63EAE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337B5B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1.90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B4271C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1.72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F1328A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8.36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0C185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21.56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0F858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46.9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82221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61F5F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2.58</w:t>
            </w:r>
          </w:p>
        </w:tc>
      </w:tr>
      <w:tr w:rsidR="00174EBF" w:rsidRPr="00C616B4" w14:paraId="647DB7A7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75D154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906ADA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4167A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31D55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13.24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D277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4C90C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5A1C8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1.52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05F7E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2.63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0553D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8.99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E6DDB3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23.51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7F6F5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51.3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E077A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5B7AA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2.62</w:t>
            </w:r>
          </w:p>
        </w:tc>
      </w:tr>
      <w:tr w:rsidR="00174EBF" w:rsidRPr="00C616B4" w14:paraId="5FEB6ED5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5FB711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A2E36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F3807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93CF8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18.54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8D9C1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5AA696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9AC46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6E56E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D0986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12.74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18B3C1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33.43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58C5B1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70.2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8ECE5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8E51F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2.62</w:t>
            </w:r>
          </w:p>
        </w:tc>
      </w:tr>
      <w:tr w:rsidR="00174EBF" w:rsidRPr="00C616B4" w14:paraId="1D243264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607D61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5AE169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A5629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C41C7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85B4E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F793B6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E907E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2.49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EE1245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1.66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E3B643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8.32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80403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14.14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2C343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36.8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0DC826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8310B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1.70</w:t>
            </w:r>
          </w:p>
        </w:tc>
      </w:tr>
      <w:tr w:rsidR="00174EBF" w:rsidRPr="00C616B4" w14:paraId="10FD2BF1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0ADE2F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9E835B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621C4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E3A57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A4E84C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482D3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8FA906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2.25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82DD4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2.07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70553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7.52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82306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12.31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88420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33.3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58DEA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619E2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1.64</w:t>
            </w:r>
          </w:p>
        </w:tc>
      </w:tr>
      <w:tr w:rsidR="00174EBF" w:rsidRPr="00C616B4" w14:paraId="2DE700AB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B8B73F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FEDE75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D1999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FD7E7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EA2BF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A5A98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6571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B16AF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620C4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8.58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97DEB9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12.66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EC4CE7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33.2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32585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73789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1.48</w:t>
            </w:r>
          </w:p>
        </w:tc>
      </w:tr>
      <w:tr w:rsidR="00174EBF" w:rsidRPr="00C616B4" w14:paraId="27AE85EF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2116D9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1A6596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BFAD1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5F1BF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CC00AA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65663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0DF7D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9EA842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2.38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4DC556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10.38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C4778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14.33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2B4C3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40.9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F18AF3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063F1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</w:tr>
      <w:tr w:rsidR="00174EBF" w:rsidRPr="00C616B4" w14:paraId="2804EA3C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D54E6F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D2E1E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467DA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503DC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9.30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5EAC4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04B18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1A902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1936C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3567D6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9.89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816AD5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10.93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04CE6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39.0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870140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BDF24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1.11</w:t>
            </w:r>
          </w:p>
        </w:tc>
      </w:tr>
      <w:tr w:rsidR="00174EBF" w:rsidRPr="00C616B4" w14:paraId="42E268DF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F9AC21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F157C7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55E33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7F9741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E867E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E7144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0208A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133AE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2.84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C84F6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12.62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19B93F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12.02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8891BC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42.9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FAF34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54237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0.95</w:t>
            </w:r>
          </w:p>
        </w:tc>
      </w:tr>
      <w:tr w:rsidR="00174EBF" w:rsidRPr="00C616B4" w14:paraId="1A20025B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2DE139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CA28D3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10D03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10151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9.79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06B22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EE74D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0525A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98392A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79DCFA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11.84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353D3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11.66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79921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38.8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E6378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EDE2B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0.98</w:t>
            </w:r>
          </w:p>
        </w:tc>
      </w:tr>
      <w:tr w:rsidR="00174EBF" w:rsidRPr="00C616B4" w14:paraId="4131A7EA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90713C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F8F33D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C3ABA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49CC72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91512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E3165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DBF06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A2642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2.23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E80F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98D68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16.73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36AD0B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45.1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D59DA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0EBB3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</w:tr>
      <w:tr w:rsidR="00174EBF" w:rsidRPr="00C616B4" w14:paraId="46FAB35F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2903A1E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B6742B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7601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12A217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5.47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53664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2871ED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B6D34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D52FF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9E5F1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11.92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B2C3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11.76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14564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32.3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3FF96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4FC30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0.99</w:t>
            </w:r>
          </w:p>
        </w:tc>
      </w:tr>
      <w:tr w:rsidR="00174EBF" w:rsidRPr="00C616B4" w14:paraId="7A412D2B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AC021B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7D98FD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2018/2/20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71083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544A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BAC469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1C61E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E48EF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D4E896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8FA1A2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DCAD73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AFFD2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21.6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8E96C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3B4E8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1.20</w:t>
            </w:r>
          </w:p>
        </w:tc>
      </w:tr>
      <w:tr w:rsidR="00174EBF" w:rsidRPr="00C616B4" w14:paraId="3650134F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16EC26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25E0E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311FA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85CE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10.26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30EC5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E77C4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9886B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1.15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5E8A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2.34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6B79B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9.45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29C8C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15.77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08964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41.02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7A9BD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B8F30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1.67</w:t>
            </w:r>
          </w:p>
        </w:tc>
      </w:tr>
      <w:tr w:rsidR="00174EBF" w:rsidRPr="00C616B4" w14:paraId="4F27B90B" w14:textId="77777777" w:rsidTr="00C616B4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019E4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Summer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E220F2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ACA46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2B338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65439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DE1D5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1882A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0.74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57FCC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8A4C0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93337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2AE37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764B70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CE51D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0.14</w:t>
            </w:r>
          </w:p>
        </w:tc>
      </w:tr>
      <w:tr w:rsidR="00174EBF" w:rsidRPr="00C616B4" w14:paraId="7B8BACC4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1F2BD7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85AD88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32185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CDBFB1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3CCAE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41753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3B4CC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FE0B6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08010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1B4FA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CB1D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11.2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29003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  <w:right w:val="nil"/>
            </w:tcBorders>
            <w:shd w:val="clear" w:color="000000" w:fill="FFFFFF"/>
            <w:noWrap/>
            <w:vAlign w:val="center"/>
            <w:hideMark/>
          </w:tcPr>
          <w:p w14:paraId="47FACCB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0.11</w:t>
            </w:r>
          </w:p>
        </w:tc>
      </w:tr>
      <w:tr w:rsidR="00174EBF" w:rsidRPr="00C616B4" w14:paraId="79C0A43D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86FCED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45E0C4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708FBC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AF8C7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2.47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AC40D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3F635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D41E5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9D8A0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C45FC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5.25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A9BCC4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5F7CDD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EA00D4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1.53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D2AB07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0.24</w:t>
            </w:r>
          </w:p>
        </w:tc>
      </w:tr>
      <w:tr w:rsidR="00174EBF" w:rsidRPr="00C616B4" w14:paraId="736CDF13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E699E4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4EA468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AA0E4E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79C09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3.35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DF334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C0233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147DD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62CF1D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5473A5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5.47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962F5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2.30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4A3E41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E732AD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40439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0.42</w:t>
            </w:r>
          </w:p>
        </w:tc>
      </w:tr>
      <w:tr w:rsidR="00174EBF" w:rsidRPr="00C616B4" w14:paraId="301E87D7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2B6CE1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A0D41A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99CF38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5370A3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B8F8BB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F0AE7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8631A0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E93FF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491D3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3.53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F278F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172EC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69CDE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  <w:right w:val="nil"/>
            </w:tcBorders>
            <w:shd w:val="clear" w:color="000000" w:fill="FFFFFF"/>
            <w:noWrap/>
            <w:vAlign w:val="center"/>
            <w:hideMark/>
          </w:tcPr>
          <w:p w14:paraId="490DC3D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0.25</w:t>
            </w:r>
          </w:p>
        </w:tc>
      </w:tr>
      <w:tr w:rsidR="00174EBF" w:rsidRPr="00C616B4" w14:paraId="4C99B5DB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E4E053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22A0A9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E4D18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2478C0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D49E4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C99FB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008AE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DE1AA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B09AB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3.47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A2BF42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341A92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02E6C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F5B4CA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</w:tr>
      <w:tr w:rsidR="00174EBF" w:rsidRPr="00C616B4" w14:paraId="6C46C129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FE27C0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EBE1BB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E396A1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BA8841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E16BD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F2AAA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89FEE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504677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501223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8A220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4800B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A4F6F3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69DCC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</w:tr>
      <w:tr w:rsidR="00174EBF" w:rsidRPr="00C616B4" w14:paraId="46A842A0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16D350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599615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37CE7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FF8D49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2.30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7FFABF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676300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1C4C1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9FCAE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37AA6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910AE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0.71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D5B554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8.8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E40C5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  <w:right w:val="nil"/>
            </w:tcBorders>
            <w:shd w:val="clear" w:color="000000" w:fill="FFFFFF"/>
            <w:noWrap/>
            <w:vAlign w:val="center"/>
            <w:hideMark/>
          </w:tcPr>
          <w:p w14:paraId="1EB952C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0.14</w:t>
            </w:r>
          </w:p>
        </w:tc>
      </w:tr>
      <w:tr w:rsidR="00174EBF" w:rsidRPr="00C616B4" w14:paraId="18C5139E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010DAC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1A5D84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2675A1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1F8CC1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BAB27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5CB7A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0FF2FC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D8D90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0A705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7.14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584A1D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0.81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C41354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A4E66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2753C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0.11</w:t>
            </w:r>
          </w:p>
        </w:tc>
      </w:tr>
      <w:tr w:rsidR="00174EBF" w:rsidRPr="00C616B4" w14:paraId="63696D40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B8E5B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F5F0BE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588EE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6E589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4915E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DB488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79CFD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52817F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E2B5D7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14.72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0AE04F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F00291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434BF7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A1AC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0.12</w:t>
            </w:r>
          </w:p>
        </w:tc>
      </w:tr>
      <w:tr w:rsidR="00174EBF" w:rsidRPr="00C616B4" w14:paraId="6969653D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E912C0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2530B7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EAD46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E351E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C9FDA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0140D3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4BB6E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FB446B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2096D9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BDF98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1B327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6C11C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3F3575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0.13</w:t>
            </w:r>
          </w:p>
        </w:tc>
      </w:tr>
      <w:tr w:rsidR="00174EBF" w:rsidRPr="00C616B4" w14:paraId="3D201B83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B5DB27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4939EB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3CFA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4700FE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1FE0A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FAFDB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E3A65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E719AD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4F1E4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6.75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49454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F3E3E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17ADB5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  <w:right w:val="nil"/>
            </w:tcBorders>
            <w:shd w:val="clear" w:color="000000" w:fill="FFFFFF"/>
            <w:noWrap/>
            <w:vAlign w:val="center"/>
            <w:hideMark/>
          </w:tcPr>
          <w:p w14:paraId="013DDBA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</w:tr>
      <w:tr w:rsidR="00174EBF" w:rsidRPr="00C616B4" w14:paraId="0671DCB3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3CC50E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0476FF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9F920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B2DA7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739D5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67B62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6C2A0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A179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C4C6D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C0C474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E161760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08B8F6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09078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0.13</w:t>
            </w:r>
          </w:p>
        </w:tc>
      </w:tr>
      <w:tr w:rsidR="00174EBF" w:rsidRPr="00C616B4" w14:paraId="4E3A7B33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92C63A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6F86A2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0CCAC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CD37F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7E91D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2EF2F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52B684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D4BA23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99AE39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4.09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19AF8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6FDD8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8927E2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6FF610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0.14</w:t>
            </w:r>
          </w:p>
        </w:tc>
      </w:tr>
      <w:tr w:rsidR="00174EBF" w:rsidRPr="00C616B4" w14:paraId="6D62BE0A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49520B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81476A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419AA2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7A19C2C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3.55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DF0FD1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29D1D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63FC5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D3C01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07DF42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0D1B7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E2A7C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12.8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4B3C1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4CD3B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0.08</w:t>
            </w:r>
          </w:p>
        </w:tc>
      </w:tr>
      <w:tr w:rsidR="00174EBF" w:rsidRPr="00C616B4" w14:paraId="4B6E2217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0217D1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FC7E3B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76FA6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72433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89C5C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7689D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91D4E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A110F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156B6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CC7840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1FC57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7.9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E6914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  <w:right w:val="nil"/>
            </w:tcBorders>
            <w:shd w:val="clear" w:color="000000" w:fill="FFFFFF"/>
            <w:noWrap/>
            <w:vAlign w:val="center"/>
            <w:hideMark/>
          </w:tcPr>
          <w:p w14:paraId="765F91E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0.26</w:t>
            </w:r>
          </w:p>
        </w:tc>
      </w:tr>
      <w:tr w:rsidR="00174EBF" w:rsidRPr="00C616B4" w14:paraId="2EF05FAD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B1EA2E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15C238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2018/8/30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CBC0F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B5C1A7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D3174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31096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142DC5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0B84F6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DF8DAA3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3.20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E87B9B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0.93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7DA9B5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6.6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86FF2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1.43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F72FC5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0.29</w:t>
            </w:r>
          </w:p>
        </w:tc>
      </w:tr>
      <w:tr w:rsidR="00174EBF" w:rsidRPr="00C616B4" w14:paraId="321AFE72" w14:textId="77777777" w:rsidTr="00C616B4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569331C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67E9BFD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7264F1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73B5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2.63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CCE8AD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0.24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70DCA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8C929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0.65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A0E5F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4642AE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5.72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78E3D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0.95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914F4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5C5C8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1.40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16E22" w14:textId="77777777" w:rsidR="00F868AC" w:rsidRPr="00C616B4" w:rsidRDefault="00F868AC" w:rsidP="00C616B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C616B4">
              <w:rPr>
                <w:rFonts w:ascii="Palatino Linotype" w:eastAsia="Yu Gothic" w:hAnsi="Palatino Linotype"/>
                <w:sz w:val="18"/>
                <w:szCs w:val="16"/>
              </w:rPr>
              <w:t>0.17</w:t>
            </w:r>
          </w:p>
        </w:tc>
      </w:tr>
    </w:tbl>
    <w:p w14:paraId="50A02B10" w14:textId="77777777" w:rsidR="00F868AC" w:rsidRPr="00CE1630" w:rsidRDefault="00F868AC" w:rsidP="00F868AC">
      <w:pPr>
        <w:ind w:left="565" w:hangingChars="352" w:hanging="565"/>
        <w:rPr>
          <w:b/>
          <w:sz w:val="16"/>
          <w:szCs w:val="16"/>
        </w:rPr>
      </w:pPr>
    </w:p>
    <w:p w14:paraId="2BA0E1E0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560618C7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42F1724B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43BA8595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65A372E7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4A7BF696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10AFBD33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40FA05CC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52BD4CC2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43368CA9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1EBF1599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23AC5F22" w14:textId="77777777" w:rsidR="00F868AC" w:rsidRDefault="00F868AC" w:rsidP="00F868AC">
      <w:pPr>
        <w:ind w:left="845" w:hangingChars="352" w:hanging="845"/>
        <w:jc w:val="center"/>
        <w:rPr>
          <w:noProof/>
        </w:rPr>
      </w:pPr>
    </w:p>
    <w:p w14:paraId="26CA58F2" w14:textId="77777777" w:rsidR="00F868AC" w:rsidRPr="00990750" w:rsidRDefault="00F868AC" w:rsidP="00F868AC">
      <w:pPr>
        <w:ind w:left="845" w:hangingChars="352" w:hanging="845"/>
        <w:jc w:val="center"/>
        <w:rPr>
          <w:szCs w:val="21"/>
        </w:rPr>
      </w:pPr>
    </w:p>
    <w:p w14:paraId="422CCC91" w14:textId="02620EFD" w:rsidR="00F868AC" w:rsidRPr="00F868AC" w:rsidRDefault="002C04C4" w:rsidP="00791C9F">
      <w:pPr>
        <w:pStyle w:val="MDPI41tablecaption"/>
        <w:jc w:val="center"/>
      </w:pPr>
      <w:r w:rsidRPr="00791C9F">
        <w:rPr>
          <w:b/>
        </w:rPr>
        <w:br w:type="column"/>
      </w:r>
      <w:r w:rsidR="00791C9F" w:rsidRPr="00791C9F">
        <w:rPr>
          <w:b/>
        </w:rPr>
        <w:lastRenderedPageBreak/>
        <w:t xml:space="preserve">Table </w:t>
      </w:r>
      <w:r w:rsidR="00791C9F">
        <w:rPr>
          <w:b/>
        </w:rPr>
        <w:t>S</w:t>
      </w:r>
      <w:r w:rsidR="00791C9F" w:rsidRPr="00791C9F">
        <w:rPr>
          <w:b/>
        </w:rPr>
        <w:t>4.</w:t>
      </w:r>
      <w:r w:rsidR="00F868AC" w:rsidRPr="00791C9F">
        <w:rPr>
          <w:b/>
        </w:rPr>
        <w:t xml:space="preserve"> </w:t>
      </w:r>
      <w:r w:rsidR="00F868AC" w:rsidRPr="00F868AC">
        <w:t>Pearson’s correlation matrix between ions, PMs, meteorological factors and other pollutants</w:t>
      </w:r>
      <w:r>
        <w:t>.</w:t>
      </w:r>
    </w:p>
    <w:tbl>
      <w:tblPr>
        <w:tblW w:w="1633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993"/>
        <w:gridCol w:w="708"/>
        <w:gridCol w:w="851"/>
        <w:gridCol w:w="709"/>
        <w:gridCol w:w="708"/>
        <w:gridCol w:w="851"/>
        <w:gridCol w:w="850"/>
        <w:gridCol w:w="993"/>
        <w:gridCol w:w="992"/>
        <w:gridCol w:w="850"/>
        <w:gridCol w:w="709"/>
        <w:gridCol w:w="709"/>
        <w:gridCol w:w="709"/>
        <w:gridCol w:w="850"/>
        <w:gridCol w:w="567"/>
        <w:gridCol w:w="567"/>
        <w:gridCol w:w="596"/>
      </w:tblGrid>
      <w:tr w:rsidR="002C04C4" w:rsidRPr="002C04C4" w14:paraId="5965D6D5" w14:textId="77777777" w:rsidTr="002C04C4">
        <w:trPr>
          <w:jc w:val="center"/>
        </w:trPr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B11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 xml:space="preserve">　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889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E7A3" w14:textId="3B2DBA18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Temp</w:t>
            </w:r>
          </w:p>
          <w:p w14:paraId="21B64FC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(max)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416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Temp</w:t>
            </w:r>
          </w:p>
          <w:p w14:paraId="727A667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(min)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865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>RH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CBB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</w:rPr>
              <w:t>SO</w:t>
            </w:r>
            <w:r w:rsidRPr="002C04C4">
              <w:rPr>
                <w:rFonts w:ascii="Calibri" w:eastAsia="Yu Gothic" w:hAnsi="Calibri" w:cs="Calibri"/>
                <w:b/>
                <w:i/>
                <w:iCs/>
                <w:sz w:val="18"/>
                <w:szCs w:val="24"/>
              </w:rPr>
              <w:t>₂</w:t>
            </w:r>
            <w:r w:rsidRPr="002C04C4">
              <w:rPr>
                <w:rFonts w:eastAsia="Yu Gothic"/>
                <w:b/>
                <w:i/>
                <w:iCs/>
                <w:sz w:val="18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35B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  <w:szCs w:val="24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  <w:szCs w:val="24"/>
              </w:rPr>
              <w:t>NO</w:t>
            </w:r>
            <w:r w:rsidRPr="002C04C4">
              <w:rPr>
                <w:rFonts w:ascii="Calibri" w:eastAsia="Yu Gothic" w:hAnsi="Calibri" w:cs="Calibri"/>
                <w:b/>
                <w:i/>
                <w:iCs/>
                <w:sz w:val="18"/>
                <w:szCs w:val="24"/>
              </w:rPr>
              <w:t>₂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B2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  <w:szCs w:val="24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  <w:szCs w:val="24"/>
              </w:rPr>
              <w:t>O</w:t>
            </w:r>
            <w:r w:rsidRPr="002C04C4">
              <w:rPr>
                <w:rFonts w:ascii="Calibri" w:eastAsia="Yu Gothic" w:hAnsi="Calibri" w:cs="Calibri"/>
                <w:b/>
                <w:i/>
                <w:iCs/>
                <w:sz w:val="18"/>
              </w:rPr>
              <w:t>₃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153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</w:rPr>
              <w:t>CO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447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</w:rPr>
              <w:t>PM</w:t>
            </w:r>
            <w:r w:rsidRPr="002C04C4">
              <w:rPr>
                <w:rFonts w:ascii="Calibri" w:eastAsia="Yu Gothic" w:hAnsi="Calibri" w:cs="Calibri"/>
                <w:b/>
                <w:i/>
                <w:iCs/>
                <w:sz w:val="18"/>
                <w:szCs w:val="24"/>
              </w:rPr>
              <w:t>₂</w:t>
            </w:r>
            <w:r w:rsidRPr="002C04C4">
              <w:rPr>
                <w:rFonts w:eastAsia="Yu Gothic"/>
                <w:b/>
                <w:i/>
                <w:iCs/>
                <w:sz w:val="18"/>
                <w:szCs w:val="24"/>
              </w:rPr>
              <w:t></w:t>
            </w:r>
            <w:r w:rsidRPr="002C04C4">
              <w:rPr>
                <w:rFonts w:ascii="Calibri" w:eastAsia="Yu Gothic" w:hAnsi="Calibri" w:cs="Calibri"/>
                <w:b/>
                <w:i/>
                <w:iCs/>
                <w:sz w:val="18"/>
                <w:szCs w:val="24"/>
              </w:rPr>
              <w:t>₅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30E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i/>
                <w:iCs/>
                <w:sz w:val="18"/>
                <w:szCs w:val="24"/>
              </w:rPr>
            </w:pPr>
            <w:r w:rsidRPr="002C04C4">
              <w:rPr>
                <w:rFonts w:eastAsia="Yu Gothic"/>
                <w:b/>
                <w:i/>
                <w:iCs/>
                <w:sz w:val="18"/>
                <w:szCs w:val="24"/>
              </w:rPr>
              <w:t>Ions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B7F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Elements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E1A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>Na</w:t>
            </w:r>
            <w:r w:rsidRPr="002C04C4">
              <w:rPr>
                <w:rFonts w:eastAsia="Yu Gothic"/>
                <w:b/>
                <w:bCs/>
                <w:sz w:val="18"/>
              </w:rPr>
              <w:t>⁺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D7F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>NH</w:t>
            </w:r>
            <w:r w:rsidRPr="002C04C4">
              <w:rPr>
                <w:rFonts w:eastAsia="Yu Gothic"/>
                <w:b/>
                <w:bCs/>
                <w:sz w:val="18"/>
              </w:rPr>
              <w:t>₄⁺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10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K</w:t>
            </w:r>
            <w:r w:rsidRPr="002C04C4">
              <w:rPr>
                <w:rFonts w:eastAsia="Yu Gothic"/>
                <w:b/>
                <w:bCs/>
                <w:sz w:val="18"/>
              </w:rPr>
              <w:t>⁺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D4A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Mg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</w:rPr>
              <w:t>⁺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3D4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>Ca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</w:rPr>
              <w:t>⁺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67A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</w:rPr>
            </w:pPr>
            <w:r w:rsidRPr="002C04C4">
              <w:rPr>
                <w:rFonts w:eastAsia="Yu Gothic"/>
                <w:b/>
                <w:sz w:val="18"/>
              </w:rPr>
              <w:t>Cl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</w:rPr>
              <w:t>¯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196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SO</w:t>
            </w:r>
            <w:r w:rsidRPr="002C04C4">
              <w:rPr>
                <w:rFonts w:eastAsia="Yu Gothic"/>
                <w:b/>
                <w:bCs/>
                <w:sz w:val="18"/>
              </w:rPr>
              <w:t>₄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</w:rPr>
              <w:t>²¯</w:t>
            </w:r>
          </w:p>
        </w:tc>
        <w:tc>
          <w:tcPr>
            <w:tcW w:w="596" w:type="dxa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8829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sz w:val="18"/>
                <w:szCs w:val="24"/>
              </w:rPr>
            </w:pPr>
            <w:r w:rsidRPr="002C04C4">
              <w:rPr>
                <w:rFonts w:eastAsia="Yu Gothic"/>
                <w:b/>
                <w:sz w:val="18"/>
                <w:szCs w:val="24"/>
              </w:rPr>
              <w:t>NO</w:t>
            </w:r>
            <w:r w:rsidRPr="002C04C4">
              <w:rPr>
                <w:rFonts w:eastAsia="Yu Gothic"/>
                <w:b/>
                <w:bCs/>
                <w:sz w:val="18"/>
              </w:rPr>
              <w:t>₃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</w:rPr>
              <w:t>¯</w:t>
            </w:r>
          </w:p>
        </w:tc>
      </w:tr>
      <w:tr w:rsidR="002C04C4" w:rsidRPr="002C04C4" w14:paraId="49472AD2" w14:textId="77777777" w:rsidTr="002C04C4">
        <w:trPr>
          <w:jc w:val="center"/>
        </w:trPr>
        <w:tc>
          <w:tcPr>
            <w:tcW w:w="992" w:type="dxa"/>
            <w:vMerge w:val="restart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F814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2C04C4">
              <w:rPr>
                <w:rFonts w:eastAsia="Yu Gothic"/>
                <w:b/>
                <w:bCs/>
                <w:sz w:val="18"/>
                <w:szCs w:val="16"/>
              </w:rPr>
              <w:t>Winter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3F106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Temp(max)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642AAF" w14:textId="618E249E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4C666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5417F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28840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85DA87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15497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B0C28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322D25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9ED0B2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D1E16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C157D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5436C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C7A3A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DD17D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E8E13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E1588D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B30B73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6F0A71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16F6AF65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A4291B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DD8BC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Temp(min)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C48FB49" w14:textId="4B9B61EA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6DCE1D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2D078B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2B3607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6879AB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B47BD1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2E0E4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E745A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684C3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E41DD4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D30F9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0AC89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BBCFD9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58D2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87105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8B5FD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E9248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2A61C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5880701F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0B378D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2F2D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RH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E851C9" w14:textId="445ADCD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bookmarkStart w:id="1" w:name="OLE_LINK1"/>
            <w:bookmarkStart w:id="2" w:name="OLE_LINK2"/>
            <w:r>
              <w:rPr>
                <w:rFonts w:eastAsia="Yu Gothic"/>
                <w:sz w:val="18"/>
                <w:szCs w:val="16"/>
              </w:rPr>
              <w:t>−</w:t>
            </w:r>
            <w:bookmarkEnd w:id="1"/>
            <w:bookmarkEnd w:id="2"/>
            <w:r w:rsidR="002C04C4" w:rsidRPr="002C04C4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965B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0.65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E4D4BE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6685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131DB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6683FD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866CC4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AB805E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C752A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9BA7B1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1080C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E28922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57BCFC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DF485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E6B77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18971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6803F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A6C518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45F70899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25A4B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D0C593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SO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  <w:r w:rsidRPr="002C04C4">
              <w:rPr>
                <w:rFonts w:eastAsia="Yu Gothic"/>
                <w:sz w:val="18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C814F6" w14:textId="4DF0093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0.23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D8E3D4" w14:textId="29BE3756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0.24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A91A46" w14:textId="27FCC0FF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0.70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61DC9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58CC5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A53CD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1BE65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60501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EDE4A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F69305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70207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9B66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5A5F5B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D0E2F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9F39D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7B352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6B3655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43E00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328553BC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111A01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C364E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6B3916" w14:textId="34781DA6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79CF25" w14:textId="7ED4243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0C833A" w14:textId="4C05DA9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0.80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13182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0.95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8930A2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BF86C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45532D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8D3ED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AFE5C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30E641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23E3E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DEA413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ED505A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4742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CBDFC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54DE7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3E82B4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1CD1AA7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010CEBD4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3FEA33D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D3ADD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₃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1BFD988" w14:textId="12EA01D3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090F7F" w14:textId="0535249F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EA453DB" w14:textId="0E1CD1BF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0.47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31AE6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-0.14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FDA2C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-0.06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5B817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B81A6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7D44CD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695326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4BC09F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CD6189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C7997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FC213A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378C8A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BB5B5F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12604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D05642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2E11C7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2A922D8A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7BFD02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A11B1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CO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9A46FB" w14:textId="6BF73DD4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0.50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A1F96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E9C5C0" w14:textId="66244920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0.32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542EB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0.79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91113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0.63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4EA363" w14:textId="2D8D2E58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0.15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DEB1C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561A1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33000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D94DE1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17FDA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69DFF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AC1850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1870C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AA331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577D6A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173572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0E2743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1CCB68F6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4E9D7C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06F20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PM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  <w:r w:rsidRPr="002C04C4">
              <w:rPr>
                <w:rFonts w:eastAsia="Yu Gothic"/>
                <w:sz w:val="18"/>
                <w:szCs w:val="16"/>
              </w:rPr>
              <w:t>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₅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78024D3" w14:textId="6C159640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119F85" w14:textId="128F9AE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21AE99" w14:textId="0725095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33F2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D8FD9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0.72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846349" w14:textId="1ED51BC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E1EFE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0.69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DBCC7C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49283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798705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E199EF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F3D41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01BCA3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29C71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C6D99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97B2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F95ADC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379E9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07B6B101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42866D0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10655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Ions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20D0B0F" w14:textId="7EC4EA7B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96DFE5C" w14:textId="5AA50B6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BC40D4D" w14:textId="671B39E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0.15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B3F22C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0.43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271EE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0.34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7D8D397" w14:textId="5CA09D8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0.03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43A1BB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0.60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4585B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0.83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26546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B7FE3D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455217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F2F64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3DEE64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34D52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E2558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F8928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61B425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5ECD5EB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451CCDBE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6B11AC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35D0C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Elements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B92E49" w14:textId="1CD042DF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0.64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318527" w14:textId="6426984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0CE12D2" w14:textId="3D6739F9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0.42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B4BA1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0.34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54AA5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0.30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718F5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0.39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38C143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EF5B1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C8754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0.25</w:t>
            </w:r>
          </w:p>
        </w:tc>
        <w:tc>
          <w:tcPr>
            <w:tcW w:w="992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EAF915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67C00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73E84F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47FC8F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4D0E9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835511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745C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AFF657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E422E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8148303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D0DBE3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47867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Na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9FF7E4B" w14:textId="05514C9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9CDA04" w14:textId="71ADBF7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0.68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1648BF8" w14:textId="6015DF2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0.60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5A6BA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0.30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DFE4B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0.42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456299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0.20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886F31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0.04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C2822F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0.25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D1B89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0.06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A268E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9FDBE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C439A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E3DA5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3BF10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9A86F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137868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A30744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FE9D17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009ADEA2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5F2F54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B9D5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NH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₄⁺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322F86" w14:textId="0E85F785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560E08" w14:textId="2EB3DA1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8652764" w14:textId="163F5D5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A5030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727D1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348DF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0.00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6378E6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5E01E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0.86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7C76A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0.97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AE1B0A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43B0F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E9D97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477D5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1A17DA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B5D545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79790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D25DF3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F05FD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5150B105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505BA08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2B27C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K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0A2BBF7" w14:textId="67B76F6C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0.63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11BA1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0.54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91BCEA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0.54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AD3CA84" w14:textId="4AEE279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0.28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0CE85F" w14:textId="3019E6F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0.47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3B43BF" w14:textId="42E3D1E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0.06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8A3024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0.14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9B3C6D" w14:textId="3F2A731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0.07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E6A0B4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0.10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3E4E3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0.42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4BAE7C" w14:textId="35B1DB3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0.46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C71935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2EC86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CACFB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48E7C9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4E64A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F79270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35DBEE4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5A49EACB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1FA3F27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9AB84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Mg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9C0982" w14:textId="73329C51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0.56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6257CF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39020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10F93A6" w14:textId="79D4E78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0.12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D9FF743" w14:textId="3D7F615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CDD8269" w14:textId="21C170F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0.06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8E0AB0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0.16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0EA7F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0.15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4EF9B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0.14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CE976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0.64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942869" w14:textId="6572CC9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DF08A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5AE31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0.87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C640E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B467B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4FC77A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487322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9B34E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7C702E0C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60C15C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4FD737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Ca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43A979" w14:textId="07EDBE29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0C94991" w14:textId="53A3AF99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182BDF" w14:textId="6ABDA45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0.87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57EEF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7660B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0.80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699CD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B35CD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FE8C4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C58AC0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0CD5F5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0.29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CF66A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A294B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42F6F85" w14:textId="1D8CEAA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D608BA" w14:textId="2DFAFAA9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</w:rPr>
              <w:t>0.31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197F0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D2AA62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835F18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87E9D9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D308206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6A3892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D194A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Cl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541A642" w14:textId="3C58A6AD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942417" w14:textId="5A07A24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0.26</w:t>
            </w:r>
          </w:p>
        </w:tc>
        <w:tc>
          <w:tcPr>
            <w:tcW w:w="708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83978B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FD8258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0.19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25406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0.16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A239EE1" w14:textId="1D38260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0.34</w:t>
            </w:r>
          </w:p>
        </w:tc>
        <w:tc>
          <w:tcPr>
            <w:tcW w:w="851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3930F2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0.17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BA31D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0.55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1173F6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0.51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E7354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0.37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F45BE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476AF1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0.44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270C9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0.34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1A1E6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0.52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E0BFA7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0.16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94FD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AD1CA4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49A44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2B918467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78F9038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09733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SO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₄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²¯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995D3BA" w14:textId="36E12535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0.36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3E8831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0.45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9FA521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0.49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2C076F" w14:textId="03CFF250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0.22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B260751" w14:textId="6C2552E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0.40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CF367AB" w14:textId="1E1399F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0.04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0DD02A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0.24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BACFE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0.10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EC69C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0.56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725E9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A3ABDB" w14:textId="78B70DC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0.32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C04EB1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0.43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BAC46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0.64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F0DFD2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0.45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6B5E1E3" w14:textId="7DB586C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24"/>
              </w:rPr>
              <w:t>0.55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A7B30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0.25</w:t>
            </w:r>
          </w:p>
        </w:tc>
        <w:tc>
          <w:tcPr>
            <w:tcW w:w="567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E8D080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1379327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40F2EEB7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4" w:space="0" w:color="000000"/>
            </w:tcBorders>
            <w:vAlign w:val="center"/>
            <w:hideMark/>
          </w:tcPr>
          <w:p w14:paraId="08912B5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8DD8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NO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₃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883D3" w14:textId="69CBFE7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61D6D" w14:textId="3B42179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3CE64" w14:textId="5EDF25B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1AC7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23EC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0.48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F2132" w14:textId="4537692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9714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A884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0.83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F87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0.94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C91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45A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EAA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0.93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1F93" w14:textId="471E1348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1D80" w14:textId="0D34131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</w:rPr>
              <w:t>0.16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7BD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0.30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8D6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0.33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2EA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0.34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FFF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</w:tr>
      <w:tr w:rsidR="002C04C4" w:rsidRPr="002C04C4" w14:paraId="54602ACA" w14:textId="77777777" w:rsidTr="002C04C4">
        <w:trPr>
          <w:jc w:val="center"/>
        </w:trPr>
        <w:tc>
          <w:tcPr>
            <w:tcW w:w="992" w:type="dxa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BCB49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2C04C4">
              <w:rPr>
                <w:rFonts w:eastAsia="Yu Gothic"/>
                <w:b/>
                <w:bCs/>
                <w:sz w:val="18"/>
                <w:szCs w:val="16"/>
              </w:rPr>
              <w:t>Summer</w:t>
            </w: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C6954C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RH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FE65885" w14:textId="7C567330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0.60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2DEB45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B864A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0F9998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84BC5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3A5B3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C9AE8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3A878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6E2F3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17384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D63AE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9EA49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1CBAD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39050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83A4F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5D022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29861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0AD37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</w:tr>
      <w:tr w:rsidR="002C04C4" w:rsidRPr="002C04C4" w14:paraId="63221DEA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856730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88BA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SO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  <w:r w:rsidRPr="002C04C4">
              <w:rPr>
                <w:rFonts w:eastAsia="Yu Gothic"/>
                <w:sz w:val="18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6B699B" w14:textId="38886FF1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BF3A0C" w14:textId="74C8A509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22B6EC" w14:textId="6457012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0.76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D0706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A74CBD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BD390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4151F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7F1CF0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29F89F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D7CCDC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F0221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258BD6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167B5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B70E1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A5135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E3383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EF459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4E1FA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3ECA5121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EE293B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548C68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3F582CA" w14:textId="2B79F458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0.44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CA72D0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476BDAE" w14:textId="130D147F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0.47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A57A42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0.74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F40AA1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EC9B98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BDF37F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D7333A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928D8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4C3C6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3B6E6E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C52CC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5451C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D1CD3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5BB220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155F5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F6EBD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0C348B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2F05DE49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29729F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32C84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O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₃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33AC8FA" w14:textId="041BC694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0.38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13CEF97" w14:textId="4D86CD2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0.41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C06CB7" w14:textId="366A253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0.86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61781D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0.79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EDE163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0.52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07EDE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3EF61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A72854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70AB6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B6B319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5AD5D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9CA340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39EC3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2802B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FD600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58D65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22A4A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512D86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0FF610F3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F2D66B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C97BC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9E5536" w14:textId="1B99DE5F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37E33D" w14:textId="1A054656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0.19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158735" w14:textId="355D64F3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0.53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F0D34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0.74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CE4ED4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0.63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70A5E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98425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536C84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ADDAC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EEAB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6F7A6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9B66D1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6832E3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190FCA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23952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10B66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8331F6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C49A2C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A6A8705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DF4E24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69A0A9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PM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₂</w:t>
            </w:r>
            <w:r w:rsidRPr="002C04C4">
              <w:rPr>
                <w:rFonts w:eastAsia="Yu Gothic"/>
                <w:sz w:val="18"/>
                <w:szCs w:val="16"/>
              </w:rPr>
              <w:t></w:t>
            </w:r>
            <w:r w:rsidRPr="002C04C4">
              <w:rPr>
                <w:rFonts w:ascii="Calibri" w:eastAsia="Yu Gothic" w:hAnsi="Calibri" w:cs="Calibri"/>
                <w:sz w:val="18"/>
                <w:szCs w:val="16"/>
              </w:rPr>
              <w:t>₅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E946D36" w14:textId="5DE251C6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F2E9937" w14:textId="6499B09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0.22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B8C2B4" w14:textId="3F425F13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0.39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12203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0.18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26A0FD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0.00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9EE26E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0.55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578BE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0.38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99E7C1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0BB5D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4C662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9F8C17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722A20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AF08C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F0045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9E3863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A0316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937B2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8E87F5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1C8B14E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3CAB72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2E192C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Ions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C807C7" w14:textId="2E9733C6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DF14F7" w14:textId="2E28E97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0.61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F341FFF" w14:textId="4EB120E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0.24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DBC696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0.05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0257B19" w14:textId="4CB11F4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0.25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8F05BB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0.48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7FAD85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0.29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D4A542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0.66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8C22A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1963F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1DB12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92239F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16FBC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C5872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DE2A0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FE05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17DFF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4F7CEE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4342582A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B46EB4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BC085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Elements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99930E" w14:textId="446B6E76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0.46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AB4D90" w14:textId="3D1A583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CB601C" w14:textId="784516C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0.56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32E0F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0.39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1EE73C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3DC444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3521D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0.68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56086F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3271C6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7997B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BE7B2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B879D6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AE332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ED955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86342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18B42B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68A2C3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DCED80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32399687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33D120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E8ACE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Na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13DA2AF" w14:textId="1974669E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0.06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4496F714" w14:textId="0A984E8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E919C7E" w14:textId="4812C178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0.15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32D92F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0.23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66D18F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0.35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640E9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0.32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39022D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0.56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5B95CBE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BD45E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0.45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304E1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31B78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A59AB3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09AD8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53D4E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61ADA3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3229F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8125E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F98C13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5761AFFA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650855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17712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NH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₄⁺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05DDC1C" w14:textId="0B59D78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0.29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BD1F551" w14:textId="0C95B74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0.64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60BCE16A" w14:textId="76E900B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209A2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0.03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2C7245D" w14:textId="2958BD28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0.32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CCAB4D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0.44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7895B2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0.21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B7AC1F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0.61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7099B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0.99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C5F21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0.27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E5832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0.36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8E5092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9D919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E6EE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5C4BE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D7F0F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4357A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8625B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1D475F4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9A8E3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1E7CF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K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AD2C55" w14:textId="26D72869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8A847C" w14:textId="4D63454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0.46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094717" w14:textId="50B71B8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F9001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0.71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B865E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D6130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A48A6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0.78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25E2DE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135E9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C1FB93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0.59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124D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0.45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1406A5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3DACB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C18634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A4FFA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AF1266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05B0AB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FB8063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B5664DD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EBDEE0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7615AF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Mg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CEB4FBA" w14:textId="5F773D41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6A5E93E5" w14:textId="6D01DF0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95CA5D0" w14:textId="79586CBA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0.42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251EC7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0.34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1BE8504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0.24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5D0B4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0.52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E86EFA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0.71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39A47E0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0.44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82F03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0.44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47220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0.72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BF09C7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0.72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8AE5C3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0.33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156B3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0.62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BE519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44D652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2D50D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834E9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16B458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2ACB4E0C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C686DE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7D4D9F1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Ca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⁺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5DE3E82" w14:textId="50D180DB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0.71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A10B76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4E58AA68" w14:textId="2D2F222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0.45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A8E364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0.07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CC4AA6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FCA8AF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0.29</w:t>
            </w:r>
          </w:p>
        </w:tc>
        <w:tc>
          <w:tcPr>
            <w:tcW w:w="851" w:type="dxa"/>
            <w:tcBorders>
              <w:top w:val="nil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3840D85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0.38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AB8D34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0.21</w:t>
            </w:r>
          </w:p>
        </w:tc>
        <w:tc>
          <w:tcPr>
            <w:tcW w:w="993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8D474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0.02</w:t>
            </w:r>
          </w:p>
        </w:tc>
        <w:tc>
          <w:tcPr>
            <w:tcW w:w="992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F4EA8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0.73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D7090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0.15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B830BCA" w14:textId="5D39B23F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0.09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683CF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709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F6CD6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0.63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33D3A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4C37B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0327B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B17CAC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002D9CF5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47DF1B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AE944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Cl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7C4F3A" w14:textId="6604ECA0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F82448" w14:textId="6D93771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394D18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37B735" w14:textId="36ACDA1A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0.17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77C53CE" w14:textId="37140F6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A7E0B9" w14:textId="45E2F8B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E64FFB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0.23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3B2AF2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F724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4C4D4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0.26</w:t>
            </w:r>
          </w:p>
        </w:tc>
        <w:tc>
          <w:tcPr>
            <w:tcW w:w="850" w:type="dxa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3C7C9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0.36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984C61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0.26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5AFFEE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D3A82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1E5F89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0.03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7F9E3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E47AA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841D24D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2A149079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0EB1354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55183C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SO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₄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²¯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339B16E" w14:textId="422E23AD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993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775882A7" w14:textId="020D254B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0.56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19993BA1" w14:textId="34C7D6E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0.28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269145D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0.07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2E300A7D" w14:textId="5AE841AE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0.22</w:t>
            </w:r>
          </w:p>
        </w:tc>
        <w:tc>
          <w:tcPr>
            <w:tcW w:w="708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040F33A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0.50</w:t>
            </w:r>
          </w:p>
        </w:tc>
        <w:tc>
          <w:tcPr>
            <w:tcW w:w="851" w:type="dxa"/>
            <w:tcBorders>
              <w:top w:val="single" w:sz="4" w:space="0" w:color="FFFFFF"/>
              <w:bottom w:val="single" w:sz="4" w:space="0" w:color="FFFFFF"/>
            </w:tcBorders>
            <w:shd w:val="clear" w:color="000000" w:fill="FFFFFF"/>
            <w:noWrap/>
            <w:vAlign w:val="center"/>
            <w:hideMark/>
          </w:tcPr>
          <w:p w14:paraId="563D6A2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0.27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000000" w:fill="FFFFFF"/>
            <w:noWrap/>
            <w:vAlign w:val="center"/>
            <w:hideMark/>
          </w:tcPr>
          <w:p w14:paraId="0D1D536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0.68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14461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0.99</w:t>
            </w:r>
          </w:p>
        </w:tc>
        <w:tc>
          <w:tcPr>
            <w:tcW w:w="992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D2C83C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0.34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6588FC0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0.44</w:t>
            </w:r>
          </w:p>
        </w:tc>
        <w:tc>
          <w:tcPr>
            <w:tcW w:w="709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E8F6616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0.98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4C0959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0.39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0F6D61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0.40</w:t>
            </w:r>
          </w:p>
        </w:tc>
        <w:tc>
          <w:tcPr>
            <w:tcW w:w="850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8E3F81C" w14:textId="5B89A301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24"/>
              </w:rPr>
              <w:t>0.01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B203C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0.24</w:t>
            </w:r>
          </w:p>
        </w:tc>
        <w:tc>
          <w:tcPr>
            <w:tcW w:w="567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48505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 xml:space="preserve">　</w:t>
            </w:r>
          </w:p>
        </w:tc>
        <w:tc>
          <w:tcPr>
            <w:tcW w:w="596" w:type="dxa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5402D3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  <w:tr w:rsidR="002C04C4" w:rsidRPr="002C04C4" w14:paraId="650D347D" w14:textId="77777777" w:rsidTr="002C04C4">
        <w:trPr>
          <w:jc w:val="center"/>
        </w:trPr>
        <w:tc>
          <w:tcPr>
            <w:tcW w:w="992" w:type="dxa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71F7297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FF1E03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NO</w:t>
            </w:r>
            <w:r w:rsidRPr="002C04C4">
              <w:rPr>
                <w:rFonts w:eastAsia="Yu Gothic"/>
                <w:b/>
                <w:bCs/>
                <w:sz w:val="18"/>
                <w:szCs w:val="16"/>
              </w:rPr>
              <w:t>₃</w:t>
            </w:r>
            <w:r w:rsidRPr="002C04C4">
              <w:rPr>
                <w:rFonts w:ascii="Calibri" w:eastAsia="Yu Gothic" w:hAnsi="Calibri" w:cs="Calibri"/>
                <w:b/>
                <w:bCs/>
                <w:sz w:val="18"/>
                <w:szCs w:val="16"/>
              </w:rPr>
              <w:t>¯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F3A20" w14:textId="59B4FD0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0.44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599B7" w14:textId="1ADA3EBC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16"/>
              </w:rPr>
              <w:t>0.59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6F53E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0.29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AB3DB7" w14:textId="1D7B0BD5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0.27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B686C" w14:textId="18A75027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1FA5C" w14:textId="018442F4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i/>
                <w:iCs/>
                <w:sz w:val="18"/>
                <w:szCs w:val="16"/>
              </w:rPr>
              <w:t>0.02</w:t>
            </w: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E7077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0.09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6D654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0.16</w:t>
            </w:r>
          </w:p>
        </w:tc>
        <w:tc>
          <w:tcPr>
            <w:tcW w:w="99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9C7A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i/>
                <w:iCs/>
                <w:sz w:val="18"/>
                <w:szCs w:val="16"/>
              </w:rPr>
            </w:pPr>
            <w:r w:rsidRPr="002C04C4">
              <w:rPr>
                <w:rFonts w:eastAsia="Yu Gothic"/>
                <w:i/>
                <w:iCs/>
                <w:sz w:val="18"/>
                <w:szCs w:val="16"/>
              </w:rPr>
              <w:t>0.58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D0E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0.24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27C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0.23</w:t>
            </w:r>
          </w:p>
        </w:tc>
        <w:tc>
          <w:tcPr>
            <w:tcW w:w="709" w:type="dxa"/>
            <w:tcBorders>
              <w:top w:val="single" w:sz="4" w:space="0" w:color="FFFFFF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FE05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0.56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E1E8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2C04C4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3DD2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0.30</w:t>
            </w:r>
          </w:p>
        </w:tc>
        <w:tc>
          <w:tcPr>
            <w:tcW w:w="850" w:type="dxa"/>
            <w:tcBorders>
              <w:top w:val="single" w:sz="4" w:space="0" w:color="FFFFFF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9881" w14:textId="7B0C7FD2" w:rsidR="002C04C4" w:rsidRPr="002C04C4" w:rsidRDefault="006652F6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>
              <w:rPr>
                <w:rFonts w:eastAsia="Yu Gothic"/>
                <w:sz w:val="18"/>
                <w:szCs w:val="16"/>
              </w:rPr>
              <w:t>−</w:t>
            </w:r>
            <w:r w:rsidR="002C04C4" w:rsidRPr="002C04C4">
              <w:rPr>
                <w:rFonts w:eastAsia="Yu Gothic"/>
                <w:sz w:val="18"/>
                <w:szCs w:val="24"/>
              </w:rPr>
              <w:t>0.04</w:t>
            </w:r>
          </w:p>
        </w:tc>
        <w:tc>
          <w:tcPr>
            <w:tcW w:w="56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00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>0.67</w:t>
            </w:r>
          </w:p>
        </w:tc>
        <w:tc>
          <w:tcPr>
            <w:tcW w:w="56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9BCB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</w:rPr>
            </w:pPr>
            <w:r w:rsidRPr="002C04C4">
              <w:rPr>
                <w:rFonts w:eastAsia="Yu Gothic"/>
                <w:sz w:val="18"/>
              </w:rPr>
              <w:t>0.46</w:t>
            </w:r>
          </w:p>
        </w:tc>
        <w:tc>
          <w:tcPr>
            <w:tcW w:w="596" w:type="dxa"/>
            <w:tcBorders>
              <w:top w:val="single" w:sz="4" w:space="0" w:color="FFFFFF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A49F" w14:textId="77777777" w:rsidR="002C04C4" w:rsidRPr="002C04C4" w:rsidRDefault="002C04C4" w:rsidP="002C04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24"/>
              </w:rPr>
            </w:pPr>
            <w:r w:rsidRPr="002C04C4">
              <w:rPr>
                <w:rFonts w:eastAsia="Yu Gothic"/>
                <w:sz w:val="18"/>
                <w:szCs w:val="24"/>
              </w:rPr>
              <w:t xml:space="preserve">　</w:t>
            </w:r>
          </w:p>
        </w:tc>
      </w:tr>
    </w:tbl>
    <w:p w14:paraId="3D47ECB5" w14:textId="352FB5E6" w:rsidR="00F868AC" w:rsidRPr="00F868AC" w:rsidRDefault="00490CAD" w:rsidP="00490CAD">
      <w:pPr>
        <w:pStyle w:val="MDPI41tablecaption"/>
        <w:jc w:val="center"/>
      </w:pPr>
      <w:r w:rsidRPr="00490CAD">
        <w:rPr>
          <w:b/>
        </w:rPr>
        <w:lastRenderedPageBreak/>
        <w:t xml:space="preserve">Table </w:t>
      </w:r>
      <w:r w:rsidR="00791C9F">
        <w:rPr>
          <w:b/>
        </w:rPr>
        <w:t>S</w:t>
      </w:r>
      <w:r w:rsidRPr="00490CAD">
        <w:rPr>
          <w:b/>
        </w:rPr>
        <w:t>5.</w:t>
      </w:r>
      <w:r w:rsidR="00F868AC" w:rsidRPr="00490CAD">
        <w:rPr>
          <w:b/>
        </w:rPr>
        <w:t xml:space="preserve"> </w:t>
      </w:r>
      <w:r w:rsidR="00F868AC">
        <w:rPr>
          <w:rFonts w:eastAsia="宋体" w:hint="eastAsia"/>
          <w:b/>
          <w:lang w:eastAsia="zh-CN"/>
        </w:rPr>
        <w:t xml:space="preserve"> </w:t>
      </w:r>
      <w:r w:rsidR="00F868AC" w:rsidRPr="00F868AC">
        <w:t>Enrichment factors (EFs) of each element in each sampling case.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99"/>
        <w:gridCol w:w="944"/>
        <w:gridCol w:w="528"/>
        <w:gridCol w:w="649"/>
        <w:gridCol w:w="513"/>
        <w:gridCol w:w="603"/>
        <w:gridCol w:w="513"/>
        <w:gridCol w:w="513"/>
        <w:gridCol w:w="603"/>
        <w:gridCol w:w="513"/>
        <w:gridCol w:w="513"/>
        <w:gridCol w:w="693"/>
        <w:gridCol w:w="693"/>
        <w:gridCol w:w="693"/>
        <w:gridCol w:w="693"/>
        <w:gridCol w:w="783"/>
        <w:gridCol w:w="783"/>
        <w:gridCol w:w="783"/>
        <w:gridCol w:w="783"/>
      </w:tblGrid>
      <w:tr w:rsidR="00F868AC" w:rsidRPr="00490CAD" w14:paraId="6825869B" w14:textId="77777777" w:rsidTr="00490CAD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B50B346" w14:textId="55FAC150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 xml:space="preserve">Sampling </w:t>
            </w:r>
            <w:r w:rsidR="00490CAD"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C</w:t>
            </w:r>
            <w:r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ase</w:t>
            </w:r>
          </w:p>
        </w:tc>
        <w:tc>
          <w:tcPr>
            <w:tcW w:w="0" w:type="auto"/>
            <w:gridSpan w:val="17"/>
            <w:tcBorders>
              <w:top w:val="single" w:sz="8" w:space="0" w:color="auto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FA3DE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Enrichment factors (EFs)</w:t>
            </w:r>
          </w:p>
        </w:tc>
      </w:tr>
      <w:tr w:rsidR="00F868AC" w:rsidRPr="00490CAD" w14:paraId="171A87F4" w14:textId="77777777" w:rsidTr="00490CAD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  <w:vAlign w:val="center"/>
            <w:hideMark/>
          </w:tcPr>
          <w:p w14:paraId="02A9D1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7CEA3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Na 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5D5D98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 Mg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AB5164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Al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025828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K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A0E61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Ca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4C7AB6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 V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B078D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 Cr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BC93D8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Mn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2494C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Fe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10739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Ni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D37218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Cu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170EDD7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 Zn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052E8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As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7BD866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 xml:space="preserve"> Se 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3CD9DA2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</w:rPr>
            </w:pPr>
            <w:r w:rsidRPr="00490CAD">
              <w:rPr>
                <w:rFonts w:ascii="Palatino Linotype" w:eastAsia="Yu Gothic" w:hAnsi="Palatino Linotype"/>
                <w:sz w:val="18"/>
              </w:rPr>
              <w:t xml:space="preserve"> Cd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0C92B3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</w:rPr>
            </w:pPr>
            <w:r w:rsidRPr="00490CAD">
              <w:rPr>
                <w:rFonts w:ascii="Palatino Linotype" w:eastAsia="Yu Gothic" w:hAnsi="Palatino Linotype"/>
                <w:sz w:val="18"/>
              </w:rPr>
              <w:t xml:space="preserve">  Pb  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EA06F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</w:rPr>
            </w:pPr>
            <w:r w:rsidRPr="00490CAD">
              <w:rPr>
                <w:rFonts w:ascii="Palatino Linotype" w:eastAsia="Yu Gothic" w:hAnsi="Palatino Linotype"/>
                <w:sz w:val="18"/>
              </w:rPr>
              <w:t>Sb</w:t>
            </w:r>
          </w:p>
        </w:tc>
      </w:tr>
      <w:tr w:rsidR="00F868AC" w:rsidRPr="00490CAD" w14:paraId="7D316BE1" w14:textId="77777777" w:rsidTr="00490CAD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E5B1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Winter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4059EE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52E001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C617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7B67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2BAD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A0E9A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2F86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F42F6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29.95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EDEC5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8F849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DE72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99.76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D36E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46.70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634BB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134.19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0B3E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68.15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6E61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1747.39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9ABD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879.76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687D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1973.21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B5F98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1059.14</w:t>
            </w:r>
          </w:p>
        </w:tc>
      </w:tr>
      <w:tr w:rsidR="00F868AC" w:rsidRPr="00490CAD" w14:paraId="4FB21A5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6C04826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040BD0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5387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6EE88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DAB7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BC39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F005E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F1E9C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55566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E038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3.68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F5E7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CFF9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AADFC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46.52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57C5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216.95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3C36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104.64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08021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3848.36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4543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1807.25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3AD4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2652.92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E88E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1451.79</w:t>
            </w:r>
          </w:p>
        </w:tc>
      </w:tr>
      <w:tr w:rsidR="00F868AC" w:rsidRPr="00490CAD" w14:paraId="183BC17E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7EA8F78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332E0A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4784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B148A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3C37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229DF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61356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EDF40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7B0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2E9A9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ECCD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A9C0CD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A572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47.78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29E6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268.17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77F2F1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145.45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3EDD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4989.80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D3982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2005.50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B80AA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3166.89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0FEE7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1569.17</w:t>
            </w:r>
          </w:p>
        </w:tc>
      </w:tr>
      <w:tr w:rsidR="00F868AC" w:rsidRPr="00490CAD" w14:paraId="2A71DC8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477AC11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4B4E39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F9A77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9ABF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9E28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71B9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EF0F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2224B6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8B49AA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9D84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3.55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E015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A1139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794A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77.71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1F23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311.81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2B2C9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225.85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FAD47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5915.53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B6650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2635.76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4E78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4507.52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60D2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1518.02</w:t>
            </w:r>
          </w:p>
        </w:tc>
      </w:tr>
      <w:tr w:rsidR="00F868AC" w:rsidRPr="00490CAD" w14:paraId="15FB4C7B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6D25CBD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E098B5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333D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D9C0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BAF27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9454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88FF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C6463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7FFA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A6CC4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F7D0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114E6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FA167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62.84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3CCAE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263.63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E4069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139.81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255A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5595.87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0D5D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2736.54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CEAD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3664.79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D96B6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1598.53</w:t>
            </w:r>
          </w:p>
        </w:tc>
      </w:tr>
      <w:tr w:rsidR="00F868AC" w:rsidRPr="00490CAD" w14:paraId="74F7AAF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64B1C54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2EA10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7F6B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52BDA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42F9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5FF11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B038E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684A7D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2.24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2822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B3D3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DB322E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4F120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7422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44.27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2505E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197.29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41B2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74.76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647A2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4231.40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B000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1566.29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109E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2747.50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A01FF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1746.86</w:t>
            </w:r>
          </w:p>
        </w:tc>
      </w:tr>
      <w:tr w:rsidR="00F868AC" w:rsidRPr="00490CAD" w14:paraId="7B51AABD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C6683D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63DCE5A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6274D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28E8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655C9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9D0B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C1C7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30624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DC5DA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25.82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6E4CD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877B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A9EB1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34.63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DABDF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14.06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A2EE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113.57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6AD60A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612BD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1020.56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DC0D7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347.71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FE05D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655.76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33FB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430.87</w:t>
            </w:r>
          </w:p>
        </w:tc>
      </w:tr>
      <w:tr w:rsidR="00F868AC" w:rsidRPr="00490CAD" w14:paraId="776C3BE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7101EF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08142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E6AE6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BC6B1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64755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CF688B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E77C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9FC7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B3E3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3D5C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0D29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F4C22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C887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43.24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0496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262.18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05A6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104.08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CEFA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3696.26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752B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1230.36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0453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2038.94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F6C18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866.21</w:t>
            </w:r>
          </w:p>
        </w:tc>
      </w:tr>
      <w:tr w:rsidR="00F868AC" w:rsidRPr="00490CAD" w14:paraId="44BC6D91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E41F1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2E0F92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C3F4D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94862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EAE91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FD2BA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4.81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7FF7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5879D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5475F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308A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37D35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3B2AE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E144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109.30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50ECF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390.13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2ECC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247.14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7ABF1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7373.13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0152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3482.28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D2A24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4050.93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A901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1534.86</w:t>
            </w:r>
          </w:p>
        </w:tc>
      </w:tr>
      <w:tr w:rsidR="00F868AC" w:rsidRPr="00490CAD" w14:paraId="0939BCB7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BC4268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7F079E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5E45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5A41C5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DF562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F8B9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8.02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600EBC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C61D3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FF7493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C1A6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0CAC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34FCB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19.49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CF69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84.40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0EFA6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347.67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DA88C3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220.74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181B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7064.74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E50C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3063.32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1A40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5023.37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351A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2082.28</w:t>
            </w:r>
          </w:p>
        </w:tc>
      </w:tr>
      <w:tr w:rsidR="00F868AC" w:rsidRPr="00490CAD" w14:paraId="4D69E4D1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7096A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0F54499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98FC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2A0C5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3.09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28662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E4E73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F8760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0.43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9B81A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3.12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C9EA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3788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6FEA3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0.27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79C9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16.40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420F0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157.06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BAF1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285.29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C146C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82.61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C4CDD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2768.92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1A1FA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960.78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3E16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3736.76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005FD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1314.75</w:t>
            </w:r>
          </w:p>
        </w:tc>
      </w:tr>
      <w:tr w:rsidR="00F868AC" w:rsidRPr="00490CAD" w14:paraId="1A4DB357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727C0FC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C76F83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1C96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2C165D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6C02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AAF9B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13.93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EAE37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0.36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724320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2A017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AF851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92A5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E590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E8316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112.93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1BBA8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153.76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4CD0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68.44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E1423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3091.66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B6230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744.61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A6B99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3268.26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E1B7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874.02</w:t>
            </w:r>
          </w:p>
        </w:tc>
      </w:tr>
      <w:tr w:rsidR="00F868AC" w:rsidRPr="00490CAD" w14:paraId="6DEE315C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31E5D8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99CC8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ED4094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74CD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0D9F2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9F2D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12.76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99BB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5AE0C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1.98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411242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91873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FCA26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EEC1B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34.66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89D50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125.46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BE68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271.77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AAA93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103.05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FB2B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4018.82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AE32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1485.28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E5E0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4051.45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E680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1365.81</w:t>
            </w:r>
          </w:p>
        </w:tc>
      </w:tr>
      <w:tr w:rsidR="00F868AC" w:rsidRPr="00490CAD" w14:paraId="73B9B48A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65E888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24B6C3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6447D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C2415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4D9A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27F0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A3D5FD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92106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5.57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8BDE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20.84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DE70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986FDA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BD0A8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7.68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493B8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92.74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7E62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510.27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9E06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86.75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5F1A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5919.20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7B1A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1844.18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A2E39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4047.44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0249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1817.14</w:t>
            </w:r>
          </w:p>
        </w:tc>
      </w:tr>
      <w:tr w:rsidR="00F868AC" w:rsidRPr="00490CAD" w14:paraId="685783E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3650082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375550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010F2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AE95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2ADC6E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B562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98E0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FEB1B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2.78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97A75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42.32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E77DA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CD5FA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DAF1E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36.87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7F87F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26.70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8F95B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693.36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6EC9B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32.12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3E766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2996.58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52564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704.37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C455A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1287.87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516D7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1075.22</w:t>
            </w:r>
          </w:p>
        </w:tc>
      </w:tr>
      <w:tr w:rsidR="00F868AC" w:rsidRPr="00490CAD" w14:paraId="2DAB0051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06B11C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2696AE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2018/2/20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BAEE5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55745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5D77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0BFB0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E75B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BFDFE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4.26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DFDA49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9F2D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B3F8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4502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22.55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7F04F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49.65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EEE86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653.65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3567B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52.88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C8086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4282.85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F78B9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842.73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B426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2196.00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3FAB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1793.98</w:t>
            </w:r>
          </w:p>
        </w:tc>
      </w:tr>
      <w:tr w:rsidR="00F868AC" w:rsidRPr="00490CAD" w14:paraId="1F86FDDA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1437FAC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D0F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DF4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1.39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7F73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1.92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4AC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8BD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5.91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EFE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A59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BD7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15.34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A023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2.60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37B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1.37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B8B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19.41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AA67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66.46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21B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255.06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97EA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110.19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D47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3983.87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C446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1600.72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91B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2898.86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94AC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1275.98</w:t>
            </w:r>
          </w:p>
        </w:tc>
      </w:tr>
      <w:tr w:rsidR="00F868AC" w:rsidRPr="00490CAD" w14:paraId="2C63BE14" w14:textId="77777777" w:rsidTr="00490CAD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55F3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  <w:t>Summer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66E1FA8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55B0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6461A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022F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F7AFD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2278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6773C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2.61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753D41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FD40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B120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93170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C278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13.95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84F21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411.33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248A5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61.15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092D6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3713.71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1F81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890.30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B5884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1085.59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13A809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1323.09</w:t>
            </w:r>
          </w:p>
        </w:tc>
      </w:tr>
      <w:tr w:rsidR="00F868AC" w:rsidRPr="00490CAD" w14:paraId="077FE505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097FD8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08B32B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C88BD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C8FE8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D8547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F2DE6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F735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C16B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5641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0D8D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019F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3FE1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8BC0B8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12195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177.58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62473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53D0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2437.35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8389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520.09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2D16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751.78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AB7C7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583.74</w:t>
            </w:r>
          </w:p>
        </w:tc>
      </w:tr>
      <w:tr w:rsidR="00F868AC" w:rsidRPr="00490CAD" w14:paraId="28255B8C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5081957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64F7C8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69046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DB00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BF09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EA79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E55DD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F170A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1EFD1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53357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3643A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BCE7DC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BC8E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B719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266.11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A55BF5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43.07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9A0D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2362.58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15F6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426.57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8A224D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771.93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6B72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1023.60</w:t>
            </w:r>
          </w:p>
        </w:tc>
      </w:tr>
      <w:tr w:rsidR="00F868AC" w:rsidRPr="00490CAD" w14:paraId="12A5834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3C35D5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783C94E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729D2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A866E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51EB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C912B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3.10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E0F70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07125D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2.01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FC4F3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6.96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BF871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AF54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03C36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F95C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23.75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4BAC1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337.64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716CA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111.81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59C6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6607.33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0FC1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1027.88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804B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1779.07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EECFC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1101.69</w:t>
            </w:r>
          </w:p>
        </w:tc>
      </w:tr>
      <w:tr w:rsidR="00F868AC" w:rsidRPr="00490CAD" w14:paraId="2E7FA63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72A9CB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76F3BA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4B0EB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D819D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715E0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30CF3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8B46E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2AF8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9BCDF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38AB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523F77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D8A2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28.79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E5FE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57.07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5B6F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688.53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E2B2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272.73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FE27C7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7003.44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CEE9C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1350.07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2EB68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2533.12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1DCE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2082.14</w:t>
            </w:r>
          </w:p>
        </w:tc>
      </w:tr>
      <w:tr w:rsidR="00F868AC" w:rsidRPr="00490CAD" w14:paraId="246221AC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7217F1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1B85A49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2018/8/19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07AD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8FBC7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B3DC6E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050D3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D914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EAE59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075D15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7.66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2ED56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4.62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613501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F5211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9.96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03E7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29.70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0E6E2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528.98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49D2D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244.13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CDE4AE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9319.47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EBE7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1560.62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253E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3088.87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6CA927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4120.98</w:t>
            </w:r>
          </w:p>
        </w:tc>
      </w:tr>
      <w:tr w:rsidR="00F868AC" w:rsidRPr="00490CAD" w14:paraId="4812A902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63B284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29895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A744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E9138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99E5C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B3E92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8BE2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38156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3DBD40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361F6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270F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5800A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30.44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C2DEE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11.99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9347CE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341.67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DA86C6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29.65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52A38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2134.45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A572C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647.66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D4B9F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763.67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247E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1742.43</w:t>
            </w:r>
          </w:p>
        </w:tc>
      </w:tr>
      <w:tr w:rsidR="00F868AC" w:rsidRPr="00490CAD" w14:paraId="525C44C9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0EEA9F4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9ED09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8BF7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B4A2C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D4D9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9D428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10D4B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0.86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626565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CBAE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BF950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68AAD4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1.99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12681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23.56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314D5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704A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296.54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DACF9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52.46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A5B41A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6126.64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9F377E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781.58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C4C45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1474.71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51A70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667.55</w:t>
            </w:r>
          </w:p>
        </w:tc>
      </w:tr>
      <w:tr w:rsidR="00F868AC" w:rsidRPr="00490CAD" w14:paraId="4196AD0A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38C7A7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E5F0F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E96E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9330C1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6353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8DE9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E4BF1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80EF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2.92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7499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26F5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2.71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493C94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9E065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23.56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66AF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29.67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5AE3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370.57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4E41D3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67.41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E421D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3886.06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978528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751.31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01F9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1253.37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D1618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1369.68</w:t>
            </w:r>
          </w:p>
        </w:tc>
      </w:tr>
      <w:tr w:rsidR="00F868AC" w:rsidRPr="00490CAD" w14:paraId="032E04BC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4C7939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619A91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1D590D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2192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80298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69EAD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3.23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06FCC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0.56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5C07C9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1D15E2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53.51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169F3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E7DE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2.58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8507B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51.02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2A70EC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29.15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EF70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268.24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5BB57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138.42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F089B2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8248.03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349E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1390.40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5A2261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2340.46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9CD1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1734.90</w:t>
            </w:r>
          </w:p>
        </w:tc>
      </w:tr>
      <w:tr w:rsidR="00F868AC" w:rsidRPr="00490CAD" w14:paraId="027035B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177844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7BD6FFC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21EBB4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043C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8B6E0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909221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6CB5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B6B7E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5CDDFF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2.90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6165E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2.83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26B9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B8EA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3FFC2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40.03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CD62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178.35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63421B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91.86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A2099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4575.55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AE82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1198.35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4C779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1450.98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86B8E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2070.83</w:t>
            </w:r>
          </w:p>
        </w:tc>
      </w:tr>
      <w:tr w:rsidR="00F868AC" w:rsidRPr="00490CAD" w14:paraId="24278859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25C844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0EEB744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9D76AD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82A2D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5324CB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5B72A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EE39F2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D5D187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1.96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7809F1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24.22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650E7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BE92A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05A6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58.43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D5FA6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32.64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F416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310.10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0172C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116.69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1472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3730.42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7437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1180.42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82CC1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2181.85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CDBB7D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1601.69</w:t>
            </w:r>
          </w:p>
        </w:tc>
      </w:tr>
      <w:tr w:rsidR="00F868AC" w:rsidRPr="00490CAD" w14:paraId="6B3610B1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1BA673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BA541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DC16B1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1.91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36C0E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932C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C1FB28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3.53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71182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0.59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CBE3F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8.72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9F5B0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4.78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89D7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22830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7094BD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27.98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AFDFE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49.63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2DAEE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402.06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B9BDC2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117.15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5590D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6806.69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583E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1366.42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8631D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2164.79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D7EF9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2791.07</w:t>
            </w:r>
          </w:p>
        </w:tc>
      </w:tr>
      <w:tr w:rsidR="00F868AC" w:rsidRPr="00490CAD" w14:paraId="6DDAD8E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142B3FC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A3B6B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4A060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1.57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9AC6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7C4EC3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A695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2.78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9CCDC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0.61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732269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5.29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0A2E06D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36.48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C8259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357DFE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1.66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D34D7D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37.69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F4A0F6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11.50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3CCAC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240.47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123B827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64.40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008F1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3806.96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15BB6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901.53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6C218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5558.45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F2B5E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3358.97</w:t>
            </w:r>
          </w:p>
        </w:tc>
      </w:tr>
      <w:tr w:rsidR="00F868AC" w:rsidRPr="00490CAD" w14:paraId="63CEBD02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7FBEE9C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5A1C7B5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1B4D4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1447F4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1.46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BD3B2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66DA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3.08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BD0107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38153E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4.94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2007D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34.22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D3CB1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3.87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322FC3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3268B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118.76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8E787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32DB0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319.37</w:t>
            </w:r>
          </w:p>
        </w:tc>
        <w:tc>
          <w:tcPr>
            <w:tcW w:w="0" w:type="auto"/>
            <w:tcBorders>
              <w:top w:val="single" w:sz="4" w:space="0" w:color="FFFFFF"/>
              <w:bottom w:val="nil"/>
            </w:tcBorders>
            <w:shd w:val="clear" w:color="auto" w:fill="auto"/>
            <w:noWrap/>
            <w:vAlign w:val="center"/>
            <w:hideMark/>
          </w:tcPr>
          <w:p w14:paraId="2B094E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70.56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F1DC5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6288.38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41BA13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1078.50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3056DE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4693.33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25577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2088.76</w:t>
            </w:r>
          </w:p>
        </w:tc>
      </w:tr>
      <w:tr w:rsidR="00F868AC" w:rsidRPr="00490CAD" w14:paraId="372324D2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0D35CF1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6457801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2018/8/29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DB17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F1CB0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AA10ED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C408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2.13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E957C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7D04F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2.17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8C940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37.80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17D2F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3.45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063D2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2.51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065DE8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47.60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F17ED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29.80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FBD0D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207.68</w:t>
            </w:r>
          </w:p>
        </w:tc>
        <w:tc>
          <w:tcPr>
            <w:tcW w:w="0" w:type="auto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E8810C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68.17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4F7F3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3334.16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73E222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1126.77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5B1D1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1561.48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B426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1236.52</w:t>
            </w:r>
          </w:p>
        </w:tc>
      </w:tr>
      <w:tr w:rsidR="00F868AC" w:rsidRPr="00490CAD" w14:paraId="6071C90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shd w:val="clear" w:color="auto" w:fill="auto"/>
            <w:vAlign w:val="center"/>
            <w:hideMark/>
          </w:tcPr>
          <w:p w14:paraId="5A485D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vAlign w:val="center"/>
            <w:hideMark/>
          </w:tcPr>
          <w:p w14:paraId="252701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2018/8/30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46A0D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0.89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38219B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1212AF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07B1D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2.99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E35FEC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87C016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1.75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4F39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8.64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26605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4.41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3EE2B96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AEF03D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13.14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E728E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47.44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6BE3875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348.27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2CC579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223.07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44847C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5082.52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3F702B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1619.27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63054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4114.18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716CAE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1596.89</w:t>
            </w:r>
          </w:p>
        </w:tc>
      </w:tr>
      <w:tr w:rsidR="00F868AC" w:rsidRPr="00490CAD" w14:paraId="2BA68367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8398F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3521E2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AA5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1.20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DC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1.30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B22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1.00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B9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2.42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8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0.74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F75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2.53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75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18.06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330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3.12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57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1.83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C6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28.34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CF0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26.47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48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307.33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E5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94.80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2E4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4561.79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B9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997.32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F21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1932.85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44B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Palatino Linotype" w:eastAsia="Yu Gothic" w:hAnsi="Palatino Linotype"/>
                <w:sz w:val="18"/>
                <w:szCs w:val="16"/>
              </w:rPr>
            </w:pPr>
            <w:r w:rsidRPr="00490CAD">
              <w:rPr>
                <w:rFonts w:ascii="Palatino Linotype" w:eastAsia="Yu Gothic" w:hAnsi="Palatino Linotype"/>
                <w:sz w:val="18"/>
                <w:szCs w:val="16"/>
              </w:rPr>
              <w:t>1582.14</w:t>
            </w:r>
          </w:p>
        </w:tc>
      </w:tr>
    </w:tbl>
    <w:p w14:paraId="41BDECAB" w14:textId="2177AD92" w:rsidR="00F868AC" w:rsidRPr="00F868AC" w:rsidRDefault="00490CAD" w:rsidP="00490CAD">
      <w:pPr>
        <w:pStyle w:val="MDPI41tablecaption"/>
        <w:jc w:val="center"/>
      </w:pPr>
      <w:bookmarkStart w:id="3" w:name="_GoBack"/>
      <w:bookmarkEnd w:id="3"/>
      <w:r w:rsidRPr="00490CAD">
        <w:rPr>
          <w:b/>
        </w:rPr>
        <w:t xml:space="preserve">Table </w:t>
      </w:r>
      <w:r>
        <w:rPr>
          <w:b/>
        </w:rPr>
        <w:t>S</w:t>
      </w:r>
      <w:r w:rsidRPr="00490CAD">
        <w:rPr>
          <w:b/>
        </w:rPr>
        <w:t>6.</w:t>
      </w:r>
      <w:r w:rsidR="00F868AC" w:rsidRPr="00490CAD">
        <w:rPr>
          <w:b/>
        </w:rPr>
        <w:t xml:space="preserve"> </w:t>
      </w:r>
      <w:r w:rsidR="00F868AC">
        <w:rPr>
          <w:rFonts w:eastAsia="宋体" w:hint="eastAsia"/>
          <w:b/>
          <w:lang w:eastAsia="zh-CN"/>
        </w:rPr>
        <w:t xml:space="preserve"> </w:t>
      </w:r>
      <w:r w:rsidR="00F868AC" w:rsidRPr="00F868AC">
        <w:t>Health risk by kinds of element in each sampling case.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8"/>
        <w:gridCol w:w="808"/>
        <w:gridCol w:w="513"/>
        <w:gridCol w:w="513"/>
        <w:gridCol w:w="513"/>
        <w:gridCol w:w="513"/>
        <w:gridCol w:w="513"/>
        <w:gridCol w:w="513"/>
        <w:gridCol w:w="863"/>
        <w:gridCol w:w="863"/>
        <w:gridCol w:w="863"/>
        <w:gridCol w:w="863"/>
        <w:gridCol w:w="905"/>
        <w:gridCol w:w="863"/>
        <w:gridCol w:w="863"/>
        <w:gridCol w:w="863"/>
        <w:gridCol w:w="863"/>
        <w:gridCol w:w="905"/>
      </w:tblGrid>
      <w:tr w:rsidR="00F868AC" w:rsidRPr="00490CAD" w14:paraId="72F7935B" w14:textId="77777777" w:rsidTr="00490CAD">
        <w:trPr>
          <w:jc w:val="center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2E2D33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Sampling case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D14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HQ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51A0E2A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CR-Child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14:paraId="242322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CR-Adult</w:t>
            </w:r>
          </w:p>
        </w:tc>
      </w:tr>
      <w:tr w:rsidR="00F868AC" w:rsidRPr="00490CAD" w14:paraId="4416BF13" w14:textId="77777777" w:rsidTr="00490CAD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bottom w:val="double" w:sz="6" w:space="0" w:color="000000"/>
            </w:tcBorders>
            <w:vAlign w:val="center"/>
            <w:hideMark/>
          </w:tcPr>
          <w:p w14:paraId="1EDCF1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1D36684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V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4B4A19F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Cr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74D40E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As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0644B25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Mn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14794D0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Cd</w:t>
            </w:r>
          </w:p>
        </w:tc>
        <w:tc>
          <w:tcPr>
            <w:tcW w:w="0" w:type="auto"/>
            <w:tcBorders>
              <w:top w:val="nil"/>
              <w:bottom w:val="double" w:sz="6" w:space="0" w:color="000000"/>
            </w:tcBorders>
            <w:shd w:val="clear" w:color="000000" w:fill="FFFFFF"/>
            <w:noWrap/>
            <w:vAlign w:val="center"/>
            <w:hideMark/>
          </w:tcPr>
          <w:p w14:paraId="0C8DC91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Ni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6810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Cr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5D6BC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As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D50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Pb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17139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Cd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57E3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Ni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CF9A9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Cr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69919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As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03B4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Pb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2FD6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Cd</w:t>
            </w:r>
          </w:p>
        </w:tc>
        <w:tc>
          <w:tcPr>
            <w:tcW w:w="0" w:type="auto"/>
            <w:tcBorders>
              <w:top w:val="nil"/>
              <w:bottom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3E5A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Ni</w:t>
            </w:r>
          </w:p>
        </w:tc>
      </w:tr>
      <w:tr w:rsidR="00F868AC" w:rsidRPr="00490CAD" w14:paraId="3D0DB767" w14:textId="77777777" w:rsidTr="00490CAD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7AD1B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Winter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6FF82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32AEA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8097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4199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AA38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0.82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3493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FD15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1BB42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1.44E-05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DB67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6.14E-07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81410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BEAF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6.23E-08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6FD5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5C085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1.07E-04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0B81B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2.46E-06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01760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4.69E-07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1991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012C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1.47E-05</w:t>
            </w:r>
          </w:p>
        </w:tc>
      </w:tr>
      <w:tr w:rsidR="00F868AC" w:rsidRPr="00490CAD" w14:paraId="557BBD3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241C9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0CAE1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34D7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43AD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71EE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CBD8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0.91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2EEA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F8C71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F9C0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479E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8.87E-07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8F37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4379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8EB0C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2016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1.33E-05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8103C7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3.55E-06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ED246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5.93E-07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9A8EE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4.81E-07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6A48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18CC7377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71654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EADC5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740A1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B36A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FCE9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A188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0.85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0457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91DB9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A367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1.78E-06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C207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B6C31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6772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93BE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0111E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1.32E-05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1831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4.53E-06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27DF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6.49E-07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2B3B9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4.90E-07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E73AE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52D793ED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6764C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36C897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5E2A15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53DA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E2CE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2ACA6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0.57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A472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C07D2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8E5B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3.92E-06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513E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D521A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78209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87FBE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D8AB9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2.91E-05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3B4F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5.00E-06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877929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6.57E-07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3F9F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4.58E-07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CC048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1.04E-06</w:t>
            </w:r>
          </w:p>
        </w:tc>
      </w:tr>
      <w:tr w:rsidR="00F868AC" w:rsidRPr="00490CAD" w14:paraId="28371543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352CA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A3D12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010A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03544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C61C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4B2CC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0.75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028F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59A1E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A473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E767A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9.23E-07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7F30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6635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60C71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669664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1.67E-05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8584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30E43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6.38E-07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BAF3FC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5.67E-07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2ED1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3A70426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437615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3B9F053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975C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BB04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AB68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E31B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0.84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9E7F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9BB4C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072DC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3.85E-06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9372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5.83E-07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096CE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7321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9.59E-08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E94F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3.65E-08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8F2F5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2.86E-05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16F2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5A061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5.65E-07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A912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3.84E-07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02A1B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1.46E-07</w:t>
            </w:r>
          </w:p>
        </w:tc>
      </w:tr>
      <w:tr w:rsidR="00F868AC" w:rsidRPr="00490CAD" w14:paraId="60B8DF5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FB009C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F744FD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27D3A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EEEB03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EBEB7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B48C1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0.87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6E5A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963A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5702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1.96E-05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FA68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3.83E-07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E7BC0F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6.12E-08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A7BC0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3.87E-08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E4ED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70629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1.45E-04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82F67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337567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FC84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7B715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8.04E-06</w:t>
            </w:r>
          </w:p>
        </w:tc>
      </w:tr>
      <w:tr w:rsidR="00F868AC" w:rsidRPr="00490CAD" w14:paraId="4839C809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F5BFAD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6B40B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312E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DC3CE6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D22F9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789C7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0.59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16FDD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15B41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AAC80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1.89E-06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C856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8.10E-07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B357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2B5D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7.51E-08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A0AC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0F519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1.40E-05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B99E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F6883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4.18E-07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ED41AE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187B2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1D44739B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BBBC9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E30F11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9E77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5913B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5598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BD35D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C689D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A2BAB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E124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3.75E-06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41C9D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1.78E-06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E935D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C25E4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DA8A5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EEE8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2.79E-05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687C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7.12E-06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8094E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7.69E-07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BDE53C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7.88E-07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404F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8.91E-07</w:t>
            </w:r>
          </w:p>
        </w:tc>
      </w:tr>
      <w:tr w:rsidR="00F868AC" w:rsidRPr="00490CAD" w14:paraId="48D84F6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613BC4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E2AC7C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3E40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471FC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09BE6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EE11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2DEF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3DFF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7022D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9.26E-06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F4A9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2043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6D8B3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5DC3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5.01E-07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2781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6.88E-05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8E05E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5.54E-06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85E56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8.31E-07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2BF9D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6.04E-07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C12D0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2.01E-06</w:t>
            </w:r>
          </w:p>
        </w:tc>
      </w:tr>
      <w:tr w:rsidR="00F868AC" w:rsidRPr="00490CAD" w14:paraId="56FF82F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D69FA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5C162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6E3616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C1CAE0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4DBF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AA146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DC9A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19D1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972E2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3.73E-06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D2DC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3.97E-07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62BD4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04E4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BBFE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30478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2.77E-05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3405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C56BA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4.73E-07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BED9E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BB3C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1.29E-06</w:t>
            </w:r>
          </w:p>
        </w:tc>
      </w:tr>
      <w:tr w:rsidR="00F868AC" w:rsidRPr="00490CAD" w14:paraId="51B94FD5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34FB2D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38DBB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5FEB7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D8B0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D089A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2DBCE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B525E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7C51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5856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2.26E-06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0D08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5.69E-07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F943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9E071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4.86E-08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F83F07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3AD455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1.68E-05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4A36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2.28E-06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2098C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7.16E-07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0914B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1305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35C951A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D386D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8D66B9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EA2C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B4C1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7323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30816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E12CC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7F986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064D2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7.05E-06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9CBCC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6.13E-07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7249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8194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6.93E-08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3CB2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8.45E-07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8A732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5.24E-05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86F9C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CDB0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6.35E-07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EFE17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2.77E-07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A8837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3.38E-06</w:t>
            </w:r>
          </w:p>
        </w:tc>
      </w:tr>
      <w:tr w:rsidR="00F868AC" w:rsidRPr="00490CAD" w14:paraId="2A67B90F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74DC46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D73F29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2D6E0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E2FC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7ED56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24A75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3373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D2263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102FE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10A34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F9EBA3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7.71E-08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5B1C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4.19E-08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5CC93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9.10E-08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A05F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7FA2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1.00E-06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592C45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A8300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B1E9E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3.64E-07</w:t>
            </w:r>
          </w:p>
        </w:tc>
      </w:tr>
      <w:tr w:rsidR="00F868AC" w:rsidRPr="00490CAD" w14:paraId="3BACF7C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83342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186331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63E25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EFC2C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113B7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B22396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B0074E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9208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64B71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5.30E-06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ED17F3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7.53E-08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0A5D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A6C0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637A19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3.54E-07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3E3EC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3.94E-05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1FAF88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1C977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7.95E-08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EBEDA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5.18E-08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08DA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1.42E-06</w:t>
            </w:r>
          </w:p>
        </w:tc>
      </w:tr>
      <w:tr w:rsidR="00F868AC" w:rsidRPr="00490CAD" w14:paraId="7153BD3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5AA3B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EB1C0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Feb.20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39A69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B968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EB727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93D3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E22779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523C1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D7F13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34E4B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8.21E-08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A35F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2.25E-08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859AE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93A08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8124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62C9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2E75B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8.99E-08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B802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4.11E-08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5656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5.74E-07</w:t>
            </w:r>
          </w:p>
        </w:tc>
      </w:tr>
      <w:tr w:rsidR="00F868AC" w:rsidRPr="00490CAD" w14:paraId="2304862E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48DCAC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3EA832B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5AF7A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8029F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7B5C0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2A93E0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0.51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1BDC46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82545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8E11C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5.46E-06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0980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7.33E-07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A82B7B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1.27E-07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3CE890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8.36E-08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6C799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5.30E-07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D813C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4.06E-05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1F5C9E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2.93E-06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D50528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5.09E-07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D7ADF3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3.34E-07</w:t>
            </w:r>
          </w:p>
        </w:tc>
        <w:tc>
          <w:tcPr>
            <w:tcW w:w="0" w:type="auto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DD0EC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2.12E-06</w:t>
            </w:r>
          </w:p>
        </w:tc>
      </w:tr>
      <w:tr w:rsidR="00F868AC" w:rsidRPr="00490CAD" w14:paraId="238F988C" w14:textId="77777777" w:rsidTr="00490CAD">
        <w:trPr>
          <w:jc w:val="center"/>
        </w:trPr>
        <w:tc>
          <w:tcPr>
            <w:tcW w:w="0" w:type="auto"/>
            <w:vMerge w:val="restart"/>
            <w:tcBorders>
              <w:top w:val="nil"/>
              <w:bottom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F9C63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  <w:r w:rsidRPr="00490CAD">
              <w:rPr>
                <w:rFonts w:eastAsia="Yu Gothic"/>
                <w:b/>
                <w:bCs/>
                <w:sz w:val="18"/>
                <w:szCs w:val="16"/>
              </w:rPr>
              <w:t>Summer</w:t>
            </w: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D98BEE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7E196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4F68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57A2A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CA37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AC1CD9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F95B6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3412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B0C6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4B4A6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6C37B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2.96E-08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A1FF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CC4A6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2.41E-05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4EF6A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596F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E14DE7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A6B5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5.07E-07</w:t>
            </w:r>
          </w:p>
        </w:tc>
      </w:tr>
      <w:tr w:rsidR="00F868AC" w:rsidRPr="00490CAD" w14:paraId="1ABE9D6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6DC00D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119D5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1251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D4D3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B1C5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F3DF8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D21D5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BBBB3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0AF4F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2.68E-06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639C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897A4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4.11E-08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2512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3.38E-08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33F8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DD122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0E9D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9.76E-07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BCA22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A548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9CF8F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1.23E-06</w:t>
            </w:r>
          </w:p>
        </w:tc>
      </w:tr>
      <w:tr w:rsidR="00F868AC" w:rsidRPr="00490CAD" w14:paraId="3BB6DC7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1DA9002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7770D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49848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6E08B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51D8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ED98C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F157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BACE7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8FA0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0A06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C954C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2.84E-08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953E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1.87E-08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9D421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2.93E-07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FCC3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1.88E-05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0E59F6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9.61E-07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2032D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4A48F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7.47E-08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DD87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1.17E-06</w:t>
            </w:r>
          </w:p>
        </w:tc>
      </w:tr>
      <w:tr w:rsidR="00F868AC" w:rsidRPr="00490CAD" w14:paraId="40ACA7C5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13475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496539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129A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BC4DF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0830A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3E95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1F1001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9D104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85535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6DC417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4.23E-07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C890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4.44E-08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52EA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3.06E-08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FBF98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9FE07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1.05E-05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73392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656E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84E229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890A8E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0.00E+00</w:t>
            </w:r>
          </w:p>
        </w:tc>
      </w:tr>
      <w:tr w:rsidR="00F868AC" w:rsidRPr="00490CAD" w14:paraId="64D1898E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AAD02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A35F7D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37096A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50E9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80C43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8BF4A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363B4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8C257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866C4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F480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7.88E-07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F9AFE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4.82E-08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DD6A1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3.06E-08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E3C9B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3.41E-07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62363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B14E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3.15E-06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B264DD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784751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8CBA3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1.36E-06</w:t>
            </w:r>
          </w:p>
        </w:tc>
      </w:tr>
      <w:tr w:rsidR="00F868AC" w:rsidRPr="00490CAD" w14:paraId="258B92C3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596ECC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1A070A4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Aug.19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221A2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65284F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6C3CB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0518AF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34CE60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82121D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1AF3C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8.50E-07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70774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5.06E-07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05D22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4.22E-08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5B880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2.54E-08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7DF2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8.47E-08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2D375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6.31E-06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5227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BC7DB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35FF0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8698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3.39E-07</w:t>
            </w:r>
          </w:p>
        </w:tc>
      </w:tr>
      <w:tr w:rsidR="00F868AC" w:rsidRPr="00490CAD" w14:paraId="608D8C0F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768A0FA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986E7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678E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D337B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0D588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0AD0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CE89A5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76B12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764C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3.19E-06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B7114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C38096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2.24E-08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CCDF4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2AFB1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5.57E-07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F095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2.37E-05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BA5178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84C5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8.98E-08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B91EF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9.07E-08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9AAA8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2.23E-06</w:t>
            </w:r>
          </w:p>
        </w:tc>
      </w:tr>
      <w:tr w:rsidR="00F868AC" w:rsidRPr="00490CAD" w14:paraId="2A37788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142F52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0C329D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27F23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8335B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B0873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4146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73DEC7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DA47FD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CA59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2.89E-06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FCB814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2BD6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3.76E-08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CA950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C3398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3.74E-07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83CF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2.15E-05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6BD71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8.12E-07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AB538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AFC11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9.50E-08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88ED2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1.49E-06</w:t>
            </w:r>
          </w:p>
        </w:tc>
      </w:tr>
      <w:tr w:rsidR="00F868AC" w:rsidRPr="00490CAD" w14:paraId="0B3329E8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2D177A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78CA42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26301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40443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8697D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57C5FC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F746B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0465B4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2833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5.91E-06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F3FCE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3.68E-07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F2B09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4.51E-08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6E78A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17CE6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5510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4.39E-05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6E2BA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1.47E-06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8D2E8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1.80E-07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3E1BB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AB98B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2.11E-06</w:t>
            </w:r>
          </w:p>
        </w:tc>
      </w:tr>
      <w:tr w:rsidR="00F868AC" w:rsidRPr="00490CAD" w14:paraId="3F84B8A3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44DB650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FBE81E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A8B1B2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9E11B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C19A1A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5C0C5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0.58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C51482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54AF4D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7A0883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495ABB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6.74E-07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CE8BB1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7.51E-08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5DF24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5.31E-08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24DCD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33839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1.04E-04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F972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2.70E-06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299CEE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3.00E-07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1A2DD1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2.13E-07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079FA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4.07E-06</w:t>
            </w:r>
          </w:p>
        </w:tc>
      </w:tr>
      <w:tr w:rsidR="00F868AC" w:rsidRPr="00490CAD" w14:paraId="385A9F82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61AC1F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33E9AC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3C37E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E39F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07D84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A5F68C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0.51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94482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3FDC3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EFE95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9.47E-07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ED8AE9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5.62E-07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AF93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5.85E-08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B7A6F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5.75E-08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38E5BC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3.74E-07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63C4B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7.04E-06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7EC87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FDD869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0808D3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B672A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1.50E-06</w:t>
            </w:r>
          </w:p>
        </w:tc>
      </w:tr>
      <w:tr w:rsidR="00F868AC" w:rsidRPr="00490CAD" w14:paraId="0B83C208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7A6027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6BA3B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79DEB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B61C1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04A814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54F73B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1605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BDADBF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34B9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7.31E-06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B7241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6.59E-07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EF2B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8.12E-08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53057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D04554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4787F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5.43E-05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537D10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2.63E-06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95B635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FE0FD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2.09E-07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B276C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5.41E-06</w:t>
            </w:r>
          </w:p>
        </w:tc>
      </w:tr>
      <w:tr w:rsidR="00F868AC" w:rsidRPr="00490CAD" w14:paraId="12B026F1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8B76B8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0FA5AE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11358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3F5BB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EAEC6B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20918C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08E8D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AD8F8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D4D1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7.39E-07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F86975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69A6F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4.12E-08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3687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3.10E-08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7F26D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53DC2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5.49E-06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3268F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EF2860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1.65E-07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90DA04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1.24E-07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AC996E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1.33E-06</w:t>
            </w:r>
          </w:p>
        </w:tc>
      </w:tr>
      <w:tr w:rsidR="00F868AC" w:rsidRPr="00490CAD" w14:paraId="4DC59996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AD2B66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50AC78D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3A5A24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4E8E0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4AA6F8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985DD4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F87702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9E521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655C0C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5.45E-06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D057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1.80E-07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DB6A39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AFFF5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1.98E-08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4E3EB7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4.31E-07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6CC66C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4.05E-05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A8EDAF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7.19E-07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743D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4.09E-07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75AFD2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7.90E-08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8AF72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1.72E-06</w:t>
            </w:r>
          </w:p>
        </w:tc>
      </w:tr>
      <w:tr w:rsidR="00F868AC" w:rsidRPr="00490CAD" w14:paraId="7F85F143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30A1EF1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4F5E899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D15B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A451E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4E5C79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E26645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0.31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1E5175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CBCDFA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DD30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4.97E-06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4A17EB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1.91E-07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28633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8.39E-08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16BED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2.30E-08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95DFE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4BB3DF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3.69E-05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45FF0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7.66E-07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E55B3D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3.36E-07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8E21D1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9.19E-08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5830C9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5.28E-06</w:t>
            </w:r>
          </w:p>
        </w:tc>
      </w:tr>
      <w:tr w:rsidR="00F868AC" w:rsidRPr="00490CAD" w14:paraId="5BD7EA9A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5085885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2DCBFB6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Aug.29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579303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53B302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B32C4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6B646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0.63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9C2657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1BB616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0.16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C9521F4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1.26E-05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04496E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4.26E-07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25E397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6.43E-08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3D0703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5.53E-08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6EB7B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1.22E-06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8BB6D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9.39E-05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2F2F0A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1.70E-06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D075C0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2.57E-07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E629A89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2.21E-07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27CF6E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4.88E-06</w:t>
            </w:r>
          </w:p>
        </w:tc>
      </w:tr>
      <w:tr w:rsidR="00F868AC" w:rsidRPr="00490CAD" w14:paraId="45135040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000000"/>
            </w:tcBorders>
            <w:vAlign w:val="center"/>
            <w:hideMark/>
          </w:tcPr>
          <w:p w14:paraId="054FFAA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4" w:space="0" w:color="FFFFFF"/>
            </w:tcBorders>
            <w:shd w:val="clear" w:color="000000" w:fill="FFFFFF"/>
            <w:vAlign w:val="center"/>
            <w:hideMark/>
          </w:tcPr>
          <w:p w14:paraId="684F90F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Aug.30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F7830D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0F65FE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6CAED4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0.20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1FE73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9A2994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0DDED1C0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821698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2.25E-06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4DA0B0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1.08E-06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BE6D59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1.32E-07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19D53BC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6.17E-08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5BA1FE3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2.62E-07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0A2FA5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1.67E-05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376AE4CD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4.34E-06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1AD8566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878782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2.47E-07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40A640D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1.05E-06</w:t>
            </w:r>
          </w:p>
        </w:tc>
      </w:tr>
      <w:tr w:rsidR="00F868AC" w:rsidRPr="00490CAD" w14:paraId="7459F984" w14:textId="77777777" w:rsidTr="00490CAD">
        <w:trPr>
          <w:jc w:val="center"/>
        </w:trPr>
        <w:tc>
          <w:tcPr>
            <w:tcW w:w="0" w:type="auto"/>
            <w:vMerge/>
            <w:tcBorders>
              <w:top w:val="nil"/>
              <w:bottom w:val="single" w:sz="8" w:space="0" w:color="auto"/>
            </w:tcBorders>
            <w:vAlign w:val="center"/>
            <w:hideMark/>
          </w:tcPr>
          <w:p w14:paraId="10FA8BA8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b/>
                <w:bCs/>
                <w:sz w:val="18"/>
                <w:szCs w:val="16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vAlign w:val="center"/>
            <w:hideMark/>
          </w:tcPr>
          <w:p w14:paraId="76CC6EC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Average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33585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0.01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E8E5C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0.04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C452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0.08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408E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0.41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5C9AE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0.02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B6CA3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0.07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7733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4.36E-06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B243F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4.28E-07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A71FB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5.75E-08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39602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3.54E-08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CE8CD1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5.25E-07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CE95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3.24E-05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0B063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1.71E-06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B6A27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2.30E-07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4501A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1.41E-07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1F1E6" w14:textId="77777777" w:rsidR="00F868AC" w:rsidRPr="00490CAD" w:rsidRDefault="00F868AC" w:rsidP="00490CAD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Yu Gothic"/>
                <w:sz w:val="18"/>
                <w:szCs w:val="16"/>
              </w:rPr>
            </w:pPr>
            <w:r w:rsidRPr="00490CAD">
              <w:rPr>
                <w:rFonts w:eastAsia="Yu Gothic"/>
                <w:sz w:val="18"/>
                <w:szCs w:val="16"/>
              </w:rPr>
              <w:t>2.10E-06</w:t>
            </w:r>
          </w:p>
        </w:tc>
      </w:tr>
    </w:tbl>
    <w:p w14:paraId="3AC62B9F" w14:textId="77777777" w:rsidR="00F868AC" w:rsidRPr="008A1D85" w:rsidRDefault="00F868AC" w:rsidP="00F868AC">
      <w:pPr>
        <w:ind w:left="848" w:hangingChars="352" w:hanging="848"/>
        <w:rPr>
          <w:b/>
          <w:szCs w:val="21"/>
        </w:rPr>
      </w:pPr>
    </w:p>
    <w:p w14:paraId="5F84578A" w14:textId="77777777" w:rsidR="00F868AC" w:rsidRDefault="00F868AC" w:rsidP="00F868AC">
      <w:pPr>
        <w:jc w:val="center"/>
        <w:rPr>
          <w:noProof/>
        </w:rPr>
      </w:pPr>
    </w:p>
    <w:p w14:paraId="731F2EBC" w14:textId="0C42E2D5" w:rsidR="00F868AC" w:rsidRDefault="00F868AC" w:rsidP="00F868AC">
      <w:pPr>
        <w:jc w:val="center"/>
        <w:rPr>
          <w:noProof/>
        </w:rPr>
      </w:pPr>
    </w:p>
    <w:p w14:paraId="0E50C7D4" w14:textId="77777777" w:rsidR="00F868AC" w:rsidRDefault="00F868AC" w:rsidP="00F868AC">
      <w:pPr>
        <w:jc w:val="center"/>
        <w:rPr>
          <w:noProof/>
        </w:rPr>
      </w:pPr>
    </w:p>
    <w:p w14:paraId="4C0EC849" w14:textId="03A49CCB" w:rsidR="00F868AC" w:rsidRDefault="00F868AC" w:rsidP="00F868AC">
      <w:pPr>
        <w:jc w:val="center"/>
        <w:rPr>
          <w:noProof/>
        </w:rPr>
      </w:pPr>
    </w:p>
    <w:p w14:paraId="6E26822A" w14:textId="40F24648" w:rsidR="00F868AC" w:rsidRDefault="00F868AC" w:rsidP="00F868AC">
      <w:pPr>
        <w:jc w:val="center"/>
        <w:rPr>
          <w:noProof/>
        </w:rPr>
      </w:pPr>
    </w:p>
    <w:p w14:paraId="565C89CE" w14:textId="03C89E44" w:rsidR="00F868AC" w:rsidRDefault="00F868AC" w:rsidP="00F868AC">
      <w:pPr>
        <w:jc w:val="center"/>
        <w:rPr>
          <w:noProof/>
        </w:rPr>
      </w:pPr>
    </w:p>
    <w:p w14:paraId="371F8A1D" w14:textId="3BF942DC" w:rsidR="00F868AC" w:rsidRDefault="00F868AC" w:rsidP="00F868AC">
      <w:pPr>
        <w:jc w:val="center"/>
        <w:rPr>
          <w:noProof/>
        </w:rPr>
      </w:pPr>
    </w:p>
    <w:p w14:paraId="5002520D" w14:textId="77E3D4C7" w:rsidR="00F868AC" w:rsidRDefault="00F868AC" w:rsidP="00F868AC">
      <w:pPr>
        <w:jc w:val="center"/>
        <w:rPr>
          <w:noProof/>
        </w:rPr>
      </w:pPr>
    </w:p>
    <w:p w14:paraId="04129C8F" w14:textId="072E85D4" w:rsidR="00F868AC" w:rsidRDefault="00F868AC" w:rsidP="00F868AC">
      <w:pPr>
        <w:jc w:val="center"/>
        <w:rPr>
          <w:noProof/>
        </w:rPr>
      </w:pPr>
    </w:p>
    <w:p w14:paraId="38D30111" w14:textId="42182E87" w:rsidR="00F868AC" w:rsidRDefault="00F868AC" w:rsidP="00737E0D">
      <w:pPr>
        <w:rPr>
          <w:noProof/>
        </w:rPr>
      </w:pPr>
    </w:p>
    <w:sectPr w:rsidR="00F868AC" w:rsidSect="00174EBF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531" w:right="1417" w:bottom="1531" w:left="1077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AE462" w14:textId="77777777" w:rsidR="00236F48" w:rsidRDefault="00236F48">
      <w:pPr>
        <w:spacing w:line="240" w:lineRule="auto"/>
      </w:pPr>
      <w:r>
        <w:separator/>
      </w:r>
    </w:p>
  </w:endnote>
  <w:endnote w:type="continuationSeparator" w:id="0">
    <w:p w14:paraId="7FF9E321" w14:textId="77777777" w:rsidR="00236F48" w:rsidRDefault="00236F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750E8" w14:textId="77777777" w:rsidR="00BB6F58" w:rsidRPr="004B134F" w:rsidRDefault="00BB6F58" w:rsidP="002735F3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5CE21" w14:textId="77777777" w:rsidR="00BB6F58" w:rsidRPr="008B308E" w:rsidRDefault="00BB6F58" w:rsidP="0059418B">
    <w:pPr>
      <w:pStyle w:val="MDPIfooterfirstpage"/>
      <w:spacing w:line="240" w:lineRule="auto"/>
      <w:jc w:val="both"/>
      <w:rPr>
        <w:lang w:val="fr-CH"/>
      </w:rPr>
    </w:pPr>
    <w:r w:rsidRPr="00100B2F">
      <w:rPr>
        <w:i/>
        <w:szCs w:val="16"/>
      </w:rPr>
      <w:t>Atmosphere</w:t>
    </w:r>
    <w:r w:rsidRPr="00100B2F">
      <w:rPr>
        <w:iCs/>
        <w:szCs w:val="16"/>
      </w:rPr>
      <w:t xml:space="preserve"> </w:t>
    </w:r>
    <w:r w:rsidRPr="005F47C6">
      <w:rPr>
        <w:b/>
        <w:bCs/>
        <w:iCs/>
        <w:szCs w:val="16"/>
      </w:rPr>
      <w:t>20</w:t>
    </w:r>
    <w:r>
      <w:rPr>
        <w:b/>
        <w:bCs/>
        <w:iCs/>
        <w:szCs w:val="16"/>
      </w:rPr>
      <w:t>20</w:t>
    </w:r>
    <w:r w:rsidRPr="005F47C6">
      <w:rPr>
        <w:bCs/>
        <w:iCs/>
        <w:szCs w:val="16"/>
      </w:rPr>
      <w:t xml:space="preserve">, </w:t>
    </w:r>
    <w:r w:rsidRPr="005F47C6">
      <w:rPr>
        <w:bCs/>
        <w:i/>
        <w:iCs/>
        <w:szCs w:val="16"/>
      </w:rPr>
      <w:t>1</w:t>
    </w:r>
    <w:r>
      <w:rPr>
        <w:bCs/>
        <w:i/>
        <w:iCs/>
        <w:szCs w:val="16"/>
      </w:rPr>
      <w:t>1</w:t>
    </w:r>
    <w:r w:rsidRPr="005F47C6">
      <w:rPr>
        <w:bCs/>
        <w:iCs/>
        <w:szCs w:val="16"/>
      </w:rPr>
      <w:t xml:space="preserve">, </w:t>
    </w:r>
    <w:r>
      <w:rPr>
        <w:bCs/>
        <w:iCs/>
        <w:szCs w:val="16"/>
      </w:rPr>
      <w:t xml:space="preserve">x; </w:t>
    </w:r>
    <w:proofErr w:type="spellStart"/>
    <w:r>
      <w:rPr>
        <w:bCs/>
        <w:iCs/>
        <w:szCs w:val="16"/>
      </w:rPr>
      <w:t>doi</w:t>
    </w:r>
    <w:proofErr w:type="spellEnd"/>
    <w:r>
      <w:rPr>
        <w:bCs/>
        <w:iCs/>
        <w:szCs w:val="16"/>
      </w:rPr>
      <w:t>: FOR PEER REVIEW</w:t>
    </w:r>
    <w:r w:rsidRPr="008B308E">
      <w:rPr>
        <w:lang w:val="fr-CH"/>
      </w:rPr>
      <w:tab/>
      <w:t>www.mdpi.com/journal/</w:t>
    </w:r>
    <w:r>
      <w:t>atmosphere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890DE" w14:textId="77777777" w:rsidR="00236F48" w:rsidRDefault="00236F48">
      <w:pPr>
        <w:spacing w:line="240" w:lineRule="auto"/>
      </w:pPr>
      <w:r>
        <w:separator/>
      </w:r>
    </w:p>
  </w:footnote>
  <w:footnote w:type="continuationSeparator" w:id="0">
    <w:p w14:paraId="70B93CCD" w14:textId="77777777" w:rsidR="00236F48" w:rsidRDefault="00236F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8F9A" w14:textId="77777777" w:rsidR="00BB6F58" w:rsidRDefault="00BB6F58" w:rsidP="002735F3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CC17" w14:textId="77777777" w:rsidR="00BB6F58" w:rsidRPr="003A18C9" w:rsidRDefault="00BB6F58" w:rsidP="0059418B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Atmosphere </w:t>
    </w:r>
    <w:r w:rsidRPr="005F47C6">
      <w:rPr>
        <w:rFonts w:ascii="Palatino Linotype" w:hAnsi="Palatino Linotype"/>
        <w:b/>
        <w:sz w:val="16"/>
      </w:rPr>
      <w:t>20</w:t>
    </w:r>
    <w:r>
      <w:rPr>
        <w:rFonts w:ascii="Palatino Linotype" w:hAnsi="Palatino Linotype"/>
        <w:b/>
        <w:sz w:val="16"/>
      </w:rPr>
      <w:t>20</w:t>
    </w:r>
    <w:r w:rsidRPr="005F47C6">
      <w:rPr>
        <w:rFonts w:ascii="Palatino Linotype" w:hAnsi="Palatino Linotype"/>
        <w:sz w:val="16"/>
      </w:rPr>
      <w:t xml:space="preserve">, </w:t>
    </w:r>
    <w:r w:rsidRPr="005F47C6">
      <w:rPr>
        <w:rFonts w:ascii="Palatino Linotype" w:hAnsi="Palatino Linotype"/>
        <w:i/>
        <w:sz w:val="16"/>
      </w:rPr>
      <w:t>1</w:t>
    </w:r>
    <w:r>
      <w:rPr>
        <w:rFonts w:ascii="Palatino Linotype" w:hAnsi="Palatino Linotype"/>
        <w:i/>
        <w:sz w:val="16"/>
      </w:rPr>
      <w:t>1</w:t>
    </w:r>
    <w:r>
      <w:rPr>
        <w:rFonts w:ascii="Palatino Linotype" w:hAnsi="Palatino Linotype"/>
        <w:sz w:val="16"/>
      </w:rPr>
      <w:t>, x FOR PEER REVIEW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 \* MERGEFORMAT </w:instrText>
    </w:r>
    <w:r>
      <w:rPr>
        <w:rFonts w:ascii="Palatino Linotype" w:hAnsi="Palatino Linotype"/>
        <w:sz w:val="16"/>
      </w:rPr>
      <w:fldChar w:fldCharType="separate"/>
    </w:r>
    <w:r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2A19C" w14:textId="0EEBCAE8" w:rsidR="00BB6F58" w:rsidRDefault="00BB6F58" w:rsidP="002735F3">
    <w:pPr>
      <w:pStyle w:val="MDPIheaderjournallogo"/>
    </w:pPr>
    <w:r w:rsidRPr="006902E4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47146CC2" wp14:editId="3B282A4E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7F8457" w14:textId="3C649541" w:rsidR="00BB6F58" w:rsidRDefault="00BB6F58" w:rsidP="002735F3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2E6028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14D886F2" wp14:editId="116DCD2B">
                                <wp:extent cx="540385" cy="357505"/>
                                <wp:effectExtent l="0" t="0" r="0" b="0"/>
                                <wp:docPr id="9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385" cy="3575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46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287F8457" w14:textId="3C649541" w:rsidR="00BB6F58" w:rsidRDefault="00BB6F58" w:rsidP="002735F3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2E6028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14D886F2" wp14:editId="116DCD2B">
                          <wp:extent cx="540385" cy="357505"/>
                          <wp:effectExtent l="0" t="0" r="0" b="0"/>
                          <wp:docPr id="9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0385" cy="357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759D241E" wp14:editId="0DD3BE87">
          <wp:extent cx="1725295" cy="429260"/>
          <wp:effectExtent l="0" t="0" r="0" b="0"/>
          <wp:docPr id="1" name="Picture 5" descr="C:\Users\home\Desktop\logos\png\atmospher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Desktop\logos\png\atmosphere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AC"/>
    <w:rsid w:val="00004BD9"/>
    <w:rsid w:val="000114A1"/>
    <w:rsid w:val="000163AF"/>
    <w:rsid w:val="000230C2"/>
    <w:rsid w:val="000C2FF2"/>
    <w:rsid w:val="00111B95"/>
    <w:rsid w:val="00125440"/>
    <w:rsid w:val="0012677D"/>
    <w:rsid w:val="00174EBF"/>
    <w:rsid w:val="0018155E"/>
    <w:rsid w:val="001861E2"/>
    <w:rsid w:val="00193F12"/>
    <w:rsid w:val="001C4600"/>
    <w:rsid w:val="001E2AEB"/>
    <w:rsid w:val="00217C5B"/>
    <w:rsid w:val="00231C78"/>
    <w:rsid w:val="00236F48"/>
    <w:rsid w:val="00245E3D"/>
    <w:rsid w:val="00252D4B"/>
    <w:rsid w:val="00261329"/>
    <w:rsid w:val="002735F3"/>
    <w:rsid w:val="0027732A"/>
    <w:rsid w:val="0028368F"/>
    <w:rsid w:val="002847BB"/>
    <w:rsid w:val="002C04C4"/>
    <w:rsid w:val="002C4603"/>
    <w:rsid w:val="002E6028"/>
    <w:rsid w:val="00301A5D"/>
    <w:rsid w:val="00321D52"/>
    <w:rsid w:val="00326141"/>
    <w:rsid w:val="00334DD8"/>
    <w:rsid w:val="003D06DA"/>
    <w:rsid w:val="003E1C64"/>
    <w:rsid w:val="003E5697"/>
    <w:rsid w:val="003F0320"/>
    <w:rsid w:val="00401D30"/>
    <w:rsid w:val="00410B07"/>
    <w:rsid w:val="00453400"/>
    <w:rsid w:val="00471FD7"/>
    <w:rsid w:val="00475DA1"/>
    <w:rsid w:val="00490CAD"/>
    <w:rsid w:val="0050570D"/>
    <w:rsid w:val="00512CCB"/>
    <w:rsid w:val="00565892"/>
    <w:rsid w:val="0058520D"/>
    <w:rsid w:val="00586B9F"/>
    <w:rsid w:val="0059418B"/>
    <w:rsid w:val="005A0A9F"/>
    <w:rsid w:val="005B6FEC"/>
    <w:rsid w:val="005F47C6"/>
    <w:rsid w:val="006652F6"/>
    <w:rsid w:val="00675DA8"/>
    <w:rsid w:val="00692393"/>
    <w:rsid w:val="00737E0D"/>
    <w:rsid w:val="007857D7"/>
    <w:rsid w:val="00791C9F"/>
    <w:rsid w:val="0079441C"/>
    <w:rsid w:val="0082731E"/>
    <w:rsid w:val="00833C10"/>
    <w:rsid w:val="00847838"/>
    <w:rsid w:val="009138AA"/>
    <w:rsid w:val="00924F6B"/>
    <w:rsid w:val="009C6EAF"/>
    <w:rsid w:val="009F70E6"/>
    <w:rsid w:val="00A42A4A"/>
    <w:rsid w:val="00A51A95"/>
    <w:rsid w:val="00AA3434"/>
    <w:rsid w:val="00AF3891"/>
    <w:rsid w:val="00B256E9"/>
    <w:rsid w:val="00B943DE"/>
    <w:rsid w:val="00BB6F58"/>
    <w:rsid w:val="00BD46BD"/>
    <w:rsid w:val="00C323ED"/>
    <w:rsid w:val="00C34105"/>
    <w:rsid w:val="00C5521B"/>
    <w:rsid w:val="00C616B4"/>
    <w:rsid w:val="00C86752"/>
    <w:rsid w:val="00CA3135"/>
    <w:rsid w:val="00CC7B3B"/>
    <w:rsid w:val="00CE28FF"/>
    <w:rsid w:val="00CF58CD"/>
    <w:rsid w:val="00D569AC"/>
    <w:rsid w:val="00D756D0"/>
    <w:rsid w:val="00D80648"/>
    <w:rsid w:val="00D907F4"/>
    <w:rsid w:val="00DD279F"/>
    <w:rsid w:val="00E2764A"/>
    <w:rsid w:val="00E35ABD"/>
    <w:rsid w:val="00EA06A0"/>
    <w:rsid w:val="00F21AF5"/>
    <w:rsid w:val="00F36D0E"/>
    <w:rsid w:val="00F83CEB"/>
    <w:rsid w:val="00F8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A6E3E"/>
  <w15:chartTrackingRefBased/>
  <w15:docId w15:val="{FD94FA30-0FC0-4F61-B06A-84E0F218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028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2E6028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2E6028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2E6028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2E6028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2E6028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2E6028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2E6028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2E6028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2E6028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2E602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E602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2E602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2E6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2E602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2E6028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2E6028"/>
    <w:pPr>
      <w:ind w:firstLine="0"/>
    </w:pPr>
  </w:style>
  <w:style w:type="paragraph" w:customStyle="1" w:styleId="MDPI33textspaceafter">
    <w:name w:val="MDPI_3.3_text_space_after"/>
    <w:basedOn w:val="MDPI31text"/>
    <w:qFormat/>
    <w:rsid w:val="002E6028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2E6028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2E6028"/>
    <w:pPr>
      <w:spacing w:after="120"/>
    </w:pPr>
  </w:style>
  <w:style w:type="paragraph" w:customStyle="1" w:styleId="MDPI36textafterlist">
    <w:name w:val="MDPI_3.6_text_after_list"/>
    <w:basedOn w:val="MDPI31text"/>
    <w:qFormat/>
    <w:rsid w:val="002E6028"/>
    <w:pPr>
      <w:spacing w:before="120"/>
    </w:pPr>
  </w:style>
  <w:style w:type="paragraph" w:customStyle="1" w:styleId="MDPI37itemize">
    <w:name w:val="MDPI_3.7_itemize"/>
    <w:basedOn w:val="MDPI31text"/>
    <w:qFormat/>
    <w:rsid w:val="002E6028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2E6028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2E6028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2E6028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2E6028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2E6028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86B9F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2E6028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2E6028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2E6028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2E6028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2E6028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2E6028"/>
  </w:style>
  <w:style w:type="paragraph" w:customStyle="1" w:styleId="MDPI81theorem">
    <w:name w:val="MDPI_8.1_theorem"/>
    <w:basedOn w:val="MDPI32textnoindent"/>
    <w:qFormat/>
    <w:rsid w:val="002E6028"/>
    <w:rPr>
      <w:i/>
    </w:rPr>
  </w:style>
  <w:style w:type="paragraph" w:customStyle="1" w:styleId="MDPI82proof">
    <w:name w:val="MDPI_8.2_proof"/>
    <w:basedOn w:val="MDPI32textnoindent"/>
    <w:qFormat/>
    <w:rsid w:val="002E6028"/>
  </w:style>
  <w:style w:type="paragraph" w:customStyle="1" w:styleId="MDPIfooterfirstpage">
    <w:name w:val="MDPI_footer_firstpage"/>
    <w:basedOn w:val="Normal"/>
    <w:qFormat/>
    <w:rsid w:val="002E6028"/>
    <w:pPr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hAnsi="Palatino Linotype"/>
      <w:color w:val="auto"/>
      <w:sz w:val="16"/>
    </w:rPr>
  </w:style>
  <w:style w:type="paragraph" w:customStyle="1" w:styleId="MDPI31text">
    <w:name w:val="MDPI_3.1_text"/>
    <w:qFormat/>
    <w:rsid w:val="002E6028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2E6028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2E6028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2E6028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2E6028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6028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E602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2E6028"/>
  </w:style>
  <w:style w:type="table" w:customStyle="1" w:styleId="MDPI41threelinetable">
    <w:name w:val="MDPI_4.1_three_line_table"/>
    <w:basedOn w:val="TableNormal"/>
    <w:uiPriority w:val="99"/>
    <w:rsid w:val="00586B9F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217C5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2C4603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5F47C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unhideWhenUsed/>
    <w:rsid w:val="00F868AC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color w:val="auto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868AC"/>
    <w:pPr>
      <w:widowControl w:val="0"/>
      <w:spacing w:line="240" w:lineRule="auto"/>
      <w:ind w:leftChars="400" w:left="840"/>
    </w:pPr>
    <w:rPr>
      <w:rFonts w:ascii="Century" w:eastAsia="MS Mincho" w:hAnsi="Century"/>
      <w:color w:val="auto"/>
      <w:kern w:val="2"/>
      <w:sz w:val="21"/>
      <w:szCs w:val="22"/>
      <w:lang w:val="en-GB" w:eastAsia="ja-JP"/>
    </w:rPr>
  </w:style>
  <w:style w:type="character" w:customStyle="1" w:styleId="skip">
    <w:name w:val="skip"/>
    <w:basedOn w:val="DefaultParagraphFont"/>
    <w:rsid w:val="000114A1"/>
  </w:style>
  <w:style w:type="character" w:customStyle="1" w:styleId="apple-converted-space">
    <w:name w:val="apple-converted-space"/>
    <w:basedOn w:val="DefaultParagraphFont"/>
    <w:rsid w:val="00011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5.%20template\atmosphere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atmosphere-template.dot</Template>
  <TotalTime>170</TotalTime>
  <Pages>10</Pages>
  <Words>3660</Words>
  <Characters>18319</Characters>
  <Application>Microsoft Office Word</Application>
  <DocSecurity>0</DocSecurity>
  <Lines>4073</Lines>
  <Paragraphs>3487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18927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8</cp:revision>
  <dcterms:created xsi:type="dcterms:W3CDTF">2020-07-16T02:41:00Z</dcterms:created>
  <dcterms:modified xsi:type="dcterms:W3CDTF">2020-07-17T02:11:00Z</dcterms:modified>
</cp:coreProperties>
</file>