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ECB7D8" w14:textId="5F3E33B6" w:rsidR="009E4F53" w:rsidRDefault="0089263C" w:rsidP="0089263C">
      <w:r>
        <w:drawing>
          <wp:inline distT="0" distB="0" distL="0" distR="0" wp14:anchorId="5E6B29FA" wp14:editId="2E507250">
            <wp:extent cx="6637020" cy="4655820"/>
            <wp:effectExtent l="0" t="0" r="0" b="0"/>
            <wp:docPr id="17996812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20" cy="465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0407D" w14:textId="121F75D9" w:rsidR="0089263C" w:rsidRPr="0089263C" w:rsidRDefault="0089263C" w:rsidP="0089263C">
      <w:pPr>
        <w:pStyle w:val="MDPI51figurecaption"/>
        <w:rPr>
          <w:b/>
        </w:rPr>
      </w:pPr>
      <w:r w:rsidRPr="0089263C">
        <w:rPr>
          <w:b/>
        </w:rPr>
        <w:t>Figure S1.</w:t>
      </w:r>
      <w:r w:rsidR="00A41632">
        <w:rPr>
          <w:b/>
        </w:rPr>
        <w:t xml:space="preserve"> </w:t>
      </w:r>
      <w:r w:rsidR="00A41632" w:rsidRPr="00A41632">
        <w:rPr>
          <w:bCs/>
        </w:rPr>
        <w:t>The network of the top four enriched MCODE complexes ranked by p-value.</w:t>
      </w:r>
    </w:p>
    <w:sectPr w:rsidR="0089263C" w:rsidRPr="0089263C" w:rsidSect="00453C91">
      <w:headerReference w:type="even" r:id="rId8"/>
      <w:headerReference w:type="default" r:id="rId9"/>
      <w:footerReference w:type="first" r:id="rId10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618BE" w14:textId="77777777" w:rsidR="00D129D0" w:rsidRDefault="00D129D0">
      <w:pPr>
        <w:spacing w:line="240" w:lineRule="auto"/>
      </w:pPr>
      <w:r>
        <w:separator/>
      </w:r>
    </w:p>
  </w:endnote>
  <w:endnote w:type="continuationSeparator" w:id="0">
    <w:p w14:paraId="56EEEC23" w14:textId="77777777" w:rsidR="00D129D0" w:rsidRDefault="00D129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aris SIL">
    <w:altName w:val="Arial Unicode MS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78B14" w14:textId="77777777" w:rsidR="00B935EC" w:rsidRDefault="00B935EC" w:rsidP="00995F1B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 w14:paraId="664F7B18" w14:textId="77777777" w:rsidR="00B935EC" w:rsidRPr="00372FCD" w:rsidRDefault="00B935EC" w:rsidP="00317D9C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5818B8">
      <w:rPr>
        <w:i/>
        <w:sz w:val="16"/>
        <w:szCs w:val="16"/>
      </w:rPr>
      <w:t>Antioxidants</w:t>
    </w:r>
    <w:r>
      <w:rPr>
        <w:i/>
        <w:sz w:val="16"/>
        <w:szCs w:val="16"/>
      </w:rPr>
      <w:t xml:space="preserve"> </w:t>
    </w:r>
    <w:r>
      <w:rPr>
        <w:b/>
        <w:bCs/>
        <w:iCs/>
        <w:sz w:val="16"/>
        <w:szCs w:val="16"/>
      </w:rPr>
      <w:t>2023</w:t>
    </w:r>
    <w:r>
      <w:rPr>
        <w:bCs/>
        <w:iCs/>
        <w:sz w:val="16"/>
        <w:szCs w:val="16"/>
      </w:rPr>
      <w:t>,</w:t>
    </w:r>
    <w:r>
      <w:rPr>
        <w:bCs/>
        <w:i/>
        <w:iCs/>
        <w:sz w:val="16"/>
        <w:szCs w:val="16"/>
      </w:rPr>
      <w:t xml:space="preserve"> 12</w:t>
    </w:r>
    <w:r w:rsidRPr="00F0040E">
      <w:rPr>
        <w:bCs/>
        <w:iCs/>
        <w:sz w:val="16"/>
        <w:szCs w:val="16"/>
      </w:rPr>
      <w:t xml:space="preserve">, </w:t>
    </w:r>
    <w:r>
      <w:rPr>
        <w:bCs/>
        <w:iCs/>
        <w:sz w:val="16"/>
        <w:szCs w:val="16"/>
      </w:rPr>
      <w:t>x. https://doi.org/10.3390/xxxxx</w:t>
    </w:r>
    <w:r w:rsidRPr="00372FCD">
      <w:rPr>
        <w:sz w:val="16"/>
        <w:szCs w:val="16"/>
        <w:lang w:val="fr-CH"/>
      </w:rPr>
      <w:tab/>
      <w:t>www.mdpi.com/journal/</w:t>
    </w:r>
    <w:r w:rsidRPr="005818B8">
      <w:rPr>
        <w:sz w:val="16"/>
        <w:szCs w:val="16"/>
      </w:rPr>
      <w:t>antioxidants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9AA494" w14:textId="77777777" w:rsidR="00D129D0" w:rsidRDefault="00D129D0">
      <w:pPr>
        <w:spacing w:line="240" w:lineRule="auto"/>
      </w:pPr>
      <w:r>
        <w:separator/>
      </w:r>
    </w:p>
  </w:footnote>
  <w:footnote w:type="continuationSeparator" w:id="0">
    <w:p w14:paraId="0C3E484E" w14:textId="77777777" w:rsidR="00D129D0" w:rsidRDefault="00D129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8DECF" w14:textId="77777777" w:rsidR="00B935EC" w:rsidRDefault="00B935EC" w:rsidP="00C045D0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1A77A" w14:textId="77777777" w:rsidR="00B935EC" w:rsidRDefault="00B935EC" w:rsidP="00317D9C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Antioxidants </w:t>
    </w:r>
    <w:r>
      <w:rPr>
        <w:b/>
        <w:sz w:val="16"/>
      </w:rPr>
      <w:t>2023</w:t>
    </w:r>
    <w:r w:rsidRPr="00F0040E">
      <w:rPr>
        <w:sz w:val="16"/>
      </w:rPr>
      <w:t>,</w:t>
    </w:r>
    <w:r>
      <w:rPr>
        <w:i/>
        <w:sz w:val="16"/>
      </w:rPr>
      <w:t xml:space="preserve"> 12</w:t>
    </w:r>
    <w:r>
      <w:rPr>
        <w:sz w:val="16"/>
      </w:rPr>
      <w:t>, x FOR PEER REVIEW</w:t>
    </w:r>
    <w:r>
      <w:rPr>
        <w:sz w:val="16"/>
      </w:rPr>
      <w:tab/>
    </w:r>
    <w:r w:rsidR="00475A5E">
      <w:rPr>
        <w:sz w:val="16"/>
      </w:rPr>
      <w:fldChar w:fldCharType="begin"/>
    </w:r>
    <w:r>
      <w:rPr>
        <w:sz w:val="16"/>
      </w:rPr>
      <w:instrText xml:space="preserve"> PAGE   \* MERGEFORMAT </w:instrText>
    </w:r>
    <w:r w:rsidR="00475A5E">
      <w:rPr>
        <w:sz w:val="16"/>
      </w:rPr>
      <w:fldChar w:fldCharType="separate"/>
    </w:r>
    <w:r w:rsidR="0053203B">
      <w:rPr>
        <w:sz w:val="16"/>
      </w:rPr>
      <w:t>8</w:t>
    </w:r>
    <w:r w:rsidR="00475A5E">
      <w:rPr>
        <w:sz w:val="16"/>
      </w:rPr>
      <w:fldChar w:fldCharType="end"/>
    </w:r>
    <w:r>
      <w:rPr>
        <w:sz w:val="16"/>
      </w:rPr>
      <w:t xml:space="preserve"> of </w:t>
    </w:r>
    <w:fldSimple w:instr=" NUMPAGES   \* MERGEFORMAT ">
      <w:r w:rsidR="0053203B" w:rsidRPr="0053203B">
        <w:rPr>
          <w:sz w:val="16"/>
        </w:rPr>
        <w:t>26</w:t>
      </w:r>
    </w:fldSimple>
  </w:p>
  <w:p w14:paraId="7DD2D819" w14:textId="77777777" w:rsidR="00B935EC" w:rsidRPr="00D669AD" w:rsidRDefault="00B935EC" w:rsidP="00995F1B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E4D8E996"/>
    <w:lvl w:ilvl="0" w:tplc="EA10FC98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804FE9"/>
    <w:multiLevelType w:val="hybridMultilevel"/>
    <w:tmpl w:val="C34248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AA0F88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468F5"/>
    <w:multiLevelType w:val="hybridMultilevel"/>
    <w:tmpl w:val="7408D74C"/>
    <w:lvl w:ilvl="0" w:tplc="C6B8331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18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0C6F5D"/>
    <w:multiLevelType w:val="hybridMultilevel"/>
    <w:tmpl w:val="1BF866C2"/>
    <w:lvl w:ilvl="0" w:tplc="B544660A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5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F423CD"/>
    <w:multiLevelType w:val="hybridMultilevel"/>
    <w:tmpl w:val="CD3E3F94"/>
    <w:lvl w:ilvl="0" w:tplc="8884D55C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9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075B53"/>
    <w:multiLevelType w:val="hybridMultilevel"/>
    <w:tmpl w:val="4866E06E"/>
    <w:lvl w:ilvl="0" w:tplc="C3088D24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2" w15:restartNumberingAfterBreak="0">
    <w:nsid w:val="6A076943"/>
    <w:multiLevelType w:val="hybridMultilevel"/>
    <w:tmpl w:val="6FEAFEC0"/>
    <w:lvl w:ilvl="0" w:tplc="E2A6884C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4347475">
    <w:abstractNumId w:val="6"/>
  </w:num>
  <w:num w:numId="2" w16cid:durableId="742331763">
    <w:abstractNumId w:val="9"/>
  </w:num>
  <w:num w:numId="3" w16cid:durableId="1358891376">
    <w:abstractNumId w:val="5"/>
  </w:num>
  <w:num w:numId="4" w16cid:durableId="939067680">
    <w:abstractNumId w:val="7"/>
  </w:num>
  <w:num w:numId="5" w16cid:durableId="817843184">
    <w:abstractNumId w:val="11"/>
  </w:num>
  <w:num w:numId="6" w16cid:durableId="786850568">
    <w:abstractNumId w:val="4"/>
  </w:num>
  <w:num w:numId="7" w16cid:durableId="961688130">
    <w:abstractNumId w:val="11"/>
  </w:num>
  <w:num w:numId="8" w16cid:durableId="809060034">
    <w:abstractNumId w:val="4"/>
  </w:num>
  <w:num w:numId="9" w16cid:durableId="1312101400">
    <w:abstractNumId w:val="11"/>
  </w:num>
  <w:num w:numId="10" w16cid:durableId="652754946">
    <w:abstractNumId w:val="4"/>
  </w:num>
  <w:num w:numId="11" w16cid:durableId="20784370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21212989">
    <w:abstractNumId w:val="2"/>
  </w:num>
  <w:num w:numId="13" w16cid:durableId="1435707557">
    <w:abstractNumId w:val="13"/>
  </w:num>
  <w:num w:numId="14" w16cid:durableId="1881355407">
    <w:abstractNumId w:val="11"/>
  </w:num>
  <w:num w:numId="15" w16cid:durableId="1612785312">
    <w:abstractNumId w:val="4"/>
  </w:num>
  <w:num w:numId="16" w16cid:durableId="415594515">
    <w:abstractNumId w:val="3"/>
  </w:num>
  <w:num w:numId="17" w16cid:durableId="1198588362">
    <w:abstractNumId w:val="10"/>
  </w:num>
  <w:num w:numId="18" w16cid:durableId="409888466">
    <w:abstractNumId w:val="2"/>
  </w:num>
  <w:num w:numId="19" w16cid:durableId="218369712">
    <w:abstractNumId w:val="11"/>
  </w:num>
  <w:num w:numId="20" w16cid:durableId="1693148096">
    <w:abstractNumId w:val="4"/>
  </w:num>
  <w:num w:numId="21" w16cid:durableId="838227292">
    <w:abstractNumId w:val="3"/>
  </w:num>
  <w:num w:numId="22" w16cid:durableId="1465738488">
    <w:abstractNumId w:val="8"/>
  </w:num>
  <w:num w:numId="23" w16cid:durableId="1207374019">
    <w:abstractNumId w:val="12"/>
  </w:num>
  <w:num w:numId="24" w16cid:durableId="347491518">
    <w:abstractNumId w:val="11"/>
  </w:num>
  <w:num w:numId="25" w16cid:durableId="148526764">
    <w:abstractNumId w:val="4"/>
  </w:num>
  <w:num w:numId="26" w16cid:durableId="1469665271">
    <w:abstractNumId w:val="0"/>
  </w:num>
  <w:num w:numId="27" w16cid:durableId="735785200">
    <w:abstractNumId w:val="3"/>
  </w:num>
  <w:num w:numId="28" w16cid:durableId="1644113857">
    <w:abstractNumId w:val="0"/>
  </w:num>
  <w:num w:numId="29" w16cid:durableId="15179647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 ACS Style v3&lt;/Style&gt;&lt;LeftDelim&gt;{&lt;/LeftDelim&gt;&lt;RightDelim&gt;}&lt;/RightDelim&gt;&lt;FontName&gt;Palatino Linotype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9E4F53"/>
    <w:rsid w:val="0001524B"/>
    <w:rsid w:val="000174F5"/>
    <w:rsid w:val="00043480"/>
    <w:rsid w:val="00047D81"/>
    <w:rsid w:val="00056D81"/>
    <w:rsid w:val="00061C0D"/>
    <w:rsid w:val="0007460A"/>
    <w:rsid w:val="00077F17"/>
    <w:rsid w:val="00085F17"/>
    <w:rsid w:val="00087040"/>
    <w:rsid w:val="00096CA3"/>
    <w:rsid w:val="000A3662"/>
    <w:rsid w:val="000A5770"/>
    <w:rsid w:val="000B29B3"/>
    <w:rsid w:val="000B30FC"/>
    <w:rsid w:val="000B5D62"/>
    <w:rsid w:val="000C7D8D"/>
    <w:rsid w:val="000D3513"/>
    <w:rsid w:val="000E0E03"/>
    <w:rsid w:val="001066A0"/>
    <w:rsid w:val="00117C14"/>
    <w:rsid w:val="001273AF"/>
    <w:rsid w:val="0016478E"/>
    <w:rsid w:val="0016657E"/>
    <w:rsid w:val="001738A4"/>
    <w:rsid w:val="001739C8"/>
    <w:rsid w:val="00174301"/>
    <w:rsid w:val="0017438E"/>
    <w:rsid w:val="00175D87"/>
    <w:rsid w:val="001932A9"/>
    <w:rsid w:val="0019410B"/>
    <w:rsid w:val="00197605"/>
    <w:rsid w:val="001A036F"/>
    <w:rsid w:val="001A70CA"/>
    <w:rsid w:val="001B6A23"/>
    <w:rsid w:val="001C1F85"/>
    <w:rsid w:val="001D1C59"/>
    <w:rsid w:val="001E2AEB"/>
    <w:rsid w:val="002035A8"/>
    <w:rsid w:val="00203B38"/>
    <w:rsid w:val="00211AF9"/>
    <w:rsid w:val="00222E18"/>
    <w:rsid w:val="0022792F"/>
    <w:rsid w:val="0023046C"/>
    <w:rsid w:val="00232D2A"/>
    <w:rsid w:val="00233083"/>
    <w:rsid w:val="002351F5"/>
    <w:rsid w:val="0024504F"/>
    <w:rsid w:val="00255FCC"/>
    <w:rsid w:val="00256E33"/>
    <w:rsid w:val="00260040"/>
    <w:rsid w:val="002832CF"/>
    <w:rsid w:val="0028365B"/>
    <w:rsid w:val="0029379F"/>
    <w:rsid w:val="00293B4C"/>
    <w:rsid w:val="002B2D28"/>
    <w:rsid w:val="002B4DB5"/>
    <w:rsid w:val="002C0066"/>
    <w:rsid w:val="002C0D0D"/>
    <w:rsid w:val="002C21EC"/>
    <w:rsid w:val="002C6DA4"/>
    <w:rsid w:val="002F1462"/>
    <w:rsid w:val="003051A1"/>
    <w:rsid w:val="00317D9C"/>
    <w:rsid w:val="00321CBB"/>
    <w:rsid w:val="00321E83"/>
    <w:rsid w:val="00324E9E"/>
    <w:rsid w:val="00326141"/>
    <w:rsid w:val="003305A5"/>
    <w:rsid w:val="00331671"/>
    <w:rsid w:val="00341E0A"/>
    <w:rsid w:val="00341EAC"/>
    <w:rsid w:val="0034642C"/>
    <w:rsid w:val="00346F5E"/>
    <w:rsid w:val="00357C8E"/>
    <w:rsid w:val="00361525"/>
    <w:rsid w:val="00381591"/>
    <w:rsid w:val="003815CF"/>
    <w:rsid w:val="003942CF"/>
    <w:rsid w:val="003A004F"/>
    <w:rsid w:val="003A5C59"/>
    <w:rsid w:val="003A7FC8"/>
    <w:rsid w:val="003B75E7"/>
    <w:rsid w:val="003B7704"/>
    <w:rsid w:val="003C34DA"/>
    <w:rsid w:val="003D0A1A"/>
    <w:rsid w:val="003E4C3D"/>
    <w:rsid w:val="003F5121"/>
    <w:rsid w:val="003F690E"/>
    <w:rsid w:val="003F6A8F"/>
    <w:rsid w:val="003F74DC"/>
    <w:rsid w:val="00401D30"/>
    <w:rsid w:val="00405BFD"/>
    <w:rsid w:val="00410657"/>
    <w:rsid w:val="004109AA"/>
    <w:rsid w:val="00410E27"/>
    <w:rsid w:val="0041202E"/>
    <w:rsid w:val="004250FB"/>
    <w:rsid w:val="00435EB6"/>
    <w:rsid w:val="004469CB"/>
    <w:rsid w:val="00453C91"/>
    <w:rsid w:val="00462834"/>
    <w:rsid w:val="004628DB"/>
    <w:rsid w:val="0046725C"/>
    <w:rsid w:val="00471DC3"/>
    <w:rsid w:val="00475934"/>
    <w:rsid w:val="00475A5E"/>
    <w:rsid w:val="004920C5"/>
    <w:rsid w:val="00493FE9"/>
    <w:rsid w:val="0049415E"/>
    <w:rsid w:val="004A2441"/>
    <w:rsid w:val="004A50C4"/>
    <w:rsid w:val="004B6505"/>
    <w:rsid w:val="004C3CFA"/>
    <w:rsid w:val="004E41F9"/>
    <w:rsid w:val="004F3A8B"/>
    <w:rsid w:val="00500B47"/>
    <w:rsid w:val="00504CE8"/>
    <w:rsid w:val="00505011"/>
    <w:rsid w:val="0051078B"/>
    <w:rsid w:val="0053203B"/>
    <w:rsid w:val="00532177"/>
    <w:rsid w:val="00534B0A"/>
    <w:rsid w:val="005559C4"/>
    <w:rsid w:val="00560ADC"/>
    <w:rsid w:val="0056741B"/>
    <w:rsid w:val="00572E13"/>
    <w:rsid w:val="005A4608"/>
    <w:rsid w:val="005A4B8A"/>
    <w:rsid w:val="005B1BCC"/>
    <w:rsid w:val="005D147D"/>
    <w:rsid w:val="005E262D"/>
    <w:rsid w:val="0060019F"/>
    <w:rsid w:val="006314CA"/>
    <w:rsid w:val="006338C9"/>
    <w:rsid w:val="006409F7"/>
    <w:rsid w:val="006428FD"/>
    <w:rsid w:val="00643C86"/>
    <w:rsid w:val="00646F9D"/>
    <w:rsid w:val="00647575"/>
    <w:rsid w:val="006511F9"/>
    <w:rsid w:val="00654EE8"/>
    <w:rsid w:val="00660D58"/>
    <w:rsid w:val="006664A6"/>
    <w:rsid w:val="006703A6"/>
    <w:rsid w:val="006750D5"/>
    <w:rsid w:val="00686DE1"/>
    <w:rsid w:val="00692393"/>
    <w:rsid w:val="006A0644"/>
    <w:rsid w:val="006A7303"/>
    <w:rsid w:val="006B27F0"/>
    <w:rsid w:val="006B63C0"/>
    <w:rsid w:val="006B6F90"/>
    <w:rsid w:val="006C6805"/>
    <w:rsid w:val="006C6C5F"/>
    <w:rsid w:val="006D742E"/>
    <w:rsid w:val="006E1AE3"/>
    <w:rsid w:val="006E2D4F"/>
    <w:rsid w:val="006E719C"/>
    <w:rsid w:val="006F6A14"/>
    <w:rsid w:val="00713F3A"/>
    <w:rsid w:val="0072247F"/>
    <w:rsid w:val="007361C6"/>
    <w:rsid w:val="00745493"/>
    <w:rsid w:val="00745AE2"/>
    <w:rsid w:val="00750C35"/>
    <w:rsid w:val="00752C36"/>
    <w:rsid w:val="007759C6"/>
    <w:rsid w:val="00786BA3"/>
    <w:rsid w:val="00795349"/>
    <w:rsid w:val="007B159F"/>
    <w:rsid w:val="007C0C0C"/>
    <w:rsid w:val="007D1707"/>
    <w:rsid w:val="007D5D7F"/>
    <w:rsid w:val="007E7A5B"/>
    <w:rsid w:val="007F5453"/>
    <w:rsid w:val="008205BD"/>
    <w:rsid w:val="00820941"/>
    <w:rsid w:val="0082566E"/>
    <w:rsid w:val="008314E7"/>
    <w:rsid w:val="00853949"/>
    <w:rsid w:val="0085656B"/>
    <w:rsid w:val="00871406"/>
    <w:rsid w:val="00887EB8"/>
    <w:rsid w:val="008915C8"/>
    <w:rsid w:val="0089263C"/>
    <w:rsid w:val="00894CCB"/>
    <w:rsid w:val="008A14E3"/>
    <w:rsid w:val="008B0030"/>
    <w:rsid w:val="008E39B8"/>
    <w:rsid w:val="008E5BCE"/>
    <w:rsid w:val="009017E6"/>
    <w:rsid w:val="00940FB6"/>
    <w:rsid w:val="009515D8"/>
    <w:rsid w:val="00961CE7"/>
    <w:rsid w:val="009642D2"/>
    <w:rsid w:val="00987570"/>
    <w:rsid w:val="00995F1B"/>
    <w:rsid w:val="009A66B2"/>
    <w:rsid w:val="009B0843"/>
    <w:rsid w:val="009C7E0D"/>
    <w:rsid w:val="009D5203"/>
    <w:rsid w:val="009D5B6D"/>
    <w:rsid w:val="009E2FBA"/>
    <w:rsid w:val="009E49B0"/>
    <w:rsid w:val="009E4F53"/>
    <w:rsid w:val="009F2EE6"/>
    <w:rsid w:val="009F47B3"/>
    <w:rsid w:val="009F70E6"/>
    <w:rsid w:val="00A13AB3"/>
    <w:rsid w:val="00A17B78"/>
    <w:rsid w:val="00A20847"/>
    <w:rsid w:val="00A25C84"/>
    <w:rsid w:val="00A36F94"/>
    <w:rsid w:val="00A41632"/>
    <w:rsid w:val="00A43A23"/>
    <w:rsid w:val="00A478AA"/>
    <w:rsid w:val="00A61C63"/>
    <w:rsid w:val="00A63E0C"/>
    <w:rsid w:val="00A8200F"/>
    <w:rsid w:val="00AA49C5"/>
    <w:rsid w:val="00AA4F34"/>
    <w:rsid w:val="00AA68DB"/>
    <w:rsid w:val="00AA6DF5"/>
    <w:rsid w:val="00AA6E26"/>
    <w:rsid w:val="00AB6D1C"/>
    <w:rsid w:val="00AB79AE"/>
    <w:rsid w:val="00AC6B1A"/>
    <w:rsid w:val="00AC780A"/>
    <w:rsid w:val="00AD00C4"/>
    <w:rsid w:val="00AD62D4"/>
    <w:rsid w:val="00AD7964"/>
    <w:rsid w:val="00AE06EA"/>
    <w:rsid w:val="00AE6C47"/>
    <w:rsid w:val="00B17211"/>
    <w:rsid w:val="00B24406"/>
    <w:rsid w:val="00B40E25"/>
    <w:rsid w:val="00B42A34"/>
    <w:rsid w:val="00B42AC9"/>
    <w:rsid w:val="00B57AA9"/>
    <w:rsid w:val="00B6046E"/>
    <w:rsid w:val="00B6619F"/>
    <w:rsid w:val="00B67B0E"/>
    <w:rsid w:val="00B730D0"/>
    <w:rsid w:val="00B7723C"/>
    <w:rsid w:val="00B81DB1"/>
    <w:rsid w:val="00B935EC"/>
    <w:rsid w:val="00BA7146"/>
    <w:rsid w:val="00BC05F3"/>
    <w:rsid w:val="00BC2A58"/>
    <w:rsid w:val="00BC328A"/>
    <w:rsid w:val="00BC43A7"/>
    <w:rsid w:val="00BD1D17"/>
    <w:rsid w:val="00BE6A73"/>
    <w:rsid w:val="00BF1117"/>
    <w:rsid w:val="00BF1F4C"/>
    <w:rsid w:val="00C045D0"/>
    <w:rsid w:val="00C171AC"/>
    <w:rsid w:val="00C232BD"/>
    <w:rsid w:val="00C2448A"/>
    <w:rsid w:val="00C319DD"/>
    <w:rsid w:val="00C34E77"/>
    <w:rsid w:val="00C50879"/>
    <w:rsid w:val="00CC763A"/>
    <w:rsid w:val="00CD2674"/>
    <w:rsid w:val="00CE712D"/>
    <w:rsid w:val="00CF1B6D"/>
    <w:rsid w:val="00CF7BE8"/>
    <w:rsid w:val="00D129D0"/>
    <w:rsid w:val="00D318A1"/>
    <w:rsid w:val="00D36263"/>
    <w:rsid w:val="00D410E6"/>
    <w:rsid w:val="00D5509F"/>
    <w:rsid w:val="00D55DE1"/>
    <w:rsid w:val="00D650E8"/>
    <w:rsid w:val="00D7642E"/>
    <w:rsid w:val="00D76857"/>
    <w:rsid w:val="00DB3522"/>
    <w:rsid w:val="00DB46E5"/>
    <w:rsid w:val="00DC1D14"/>
    <w:rsid w:val="00DC4B77"/>
    <w:rsid w:val="00DC710D"/>
    <w:rsid w:val="00DD1418"/>
    <w:rsid w:val="00DD70E3"/>
    <w:rsid w:val="00DE1C8E"/>
    <w:rsid w:val="00DF083F"/>
    <w:rsid w:val="00E03874"/>
    <w:rsid w:val="00E150BD"/>
    <w:rsid w:val="00E42C57"/>
    <w:rsid w:val="00E446F2"/>
    <w:rsid w:val="00E45ACE"/>
    <w:rsid w:val="00E5126D"/>
    <w:rsid w:val="00E61844"/>
    <w:rsid w:val="00EA6EE8"/>
    <w:rsid w:val="00EB775D"/>
    <w:rsid w:val="00ED42DE"/>
    <w:rsid w:val="00ED647A"/>
    <w:rsid w:val="00ED72D9"/>
    <w:rsid w:val="00EE2256"/>
    <w:rsid w:val="00EE42FC"/>
    <w:rsid w:val="00EF0D21"/>
    <w:rsid w:val="00EF30F4"/>
    <w:rsid w:val="00F00379"/>
    <w:rsid w:val="00F0040E"/>
    <w:rsid w:val="00F039C9"/>
    <w:rsid w:val="00F06257"/>
    <w:rsid w:val="00F109AD"/>
    <w:rsid w:val="00F16DB0"/>
    <w:rsid w:val="00F24ACA"/>
    <w:rsid w:val="00F27430"/>
    <w:rsid w:val="00F42874"/>
    <w:rsid w:val="00F433D7"/>
    <w:rsid w:val="00F467A7"/>
    <w:rsid w:val="00F470C6"/>
    <w:rsid w:val="00F63AD6"/>
    <w:rsid w:val="00F70A4F"/>
    <w:rsid w:val="00F748B9"/>
    <w:rsid w:val="00F84031"/>
    <w:rsid w:val="00FA0707"/>
    <w:rsid w:val="00FD5076"/>
    <w:rsid w:val="00FD5D0B"/>
    <w:rsid w:val="00FD7431"/>
    <w:rsid w:val="00FE1243"/>
    <w:rsid w:val="00FE2E05"/>
    <w:rsid w:val="00FE7DF3"/>
    <w:rsid w:val="00FF7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64182D7"/>
  <w15:docId w15:val="{27EB3131-E608-4D4F-AA72-E19AC3844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0E25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paragraph" w:styleId="Heading1">
    <w:name w:val="heading 1"/>
    <w:basedOn w:val="Normal"/>
    <w:link w:val="Heading1Char"/>
    <w:uiPriority w:val="9"/>
    <w:qFormat/>
    <w:rsid w:val="009E4F53"/>
    <w:pPr>
      <w:spacing w:before="100" w:beforeAutospacing="1" w:after="100" w:afterAutospacing="1" w:line="240" w:lineRule="auto"/>
      <w:jc w:val="left"/>
      <w:outlineLvl w:val="0"/>
    </w:pPr>
    <w:rPr>
      <w:rFonts w:ascii="PMingLiU" w:eastAsia="PMingLiU" w:hAnsi="PMingLiU" w:cs="PMingLiU"/>
      <w:b/>
      <w:bCs/>
      <w:noProof w:val="0"/>
      <w:color w:val="auto"/>
      <w:kern w:val="36"/>
      <w:sz w:val="48"/>
      <w:szCs w:val="48"/>
      <w:lang w:eastAsia="zh-TW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4F53"/>
    <w:pPr>
      <w:keepNext/>
      <w:widowControl w:val="0"/>
      <w:spacing w:line="720" w:lineRule="auto"/>
      <w:jc w:val="left"/>
      <w:outlineLvl w:val="2"/>
    </w:pPr>
    <w:rPr>
      <w:rFonts w:asciiTheme="majorHAnsi" w:eastAsiaTheme="majorEastAsia" w:hAnsiTheme="majorHAnsi" w:cstheme="majorBidi"/>
      <w:b/>
      <w:bCs/>
      <w:noProof w:val="0"/>
      <w:color w:val="auto"/>
      <w:kern w:val="2"/>
      <w:sz w:val="36"/>
      <w:szCs w:val="36"/>
      <w:lang w:eastAsia="zh-TW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E4F53"/>
    <w:pPr>
      <w:keepNext/>
      <w:widowControl w:val="0"/>
      <w:spacing w:line="720" w:lineRule="auto"/>
      <w:jc w:val="left"/>
      <w:outlineLvl w:val="3"/>
    </w:pPr>
    <w:rPr>
      <w:rFonts w:asciiTheme="majorHAnsi" w:eastAsiaTheme="majorEastAsia" w:hAnsiTheme="majorHAnsi" w:cstheme="majorBidi"/>
      <w:noProof w:val="0"/>
      <w:color w:val="auto"/>
      <w:kern w:val="2"/>
      <w:sz w:val="36"/>
      <w:szCs w:val="36"/>
      <w:lang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F27430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F27430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F27430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F27430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F27430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F2743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F2743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3F74DC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471DC3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B40E25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B40E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B40E25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F2743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F27430"/>
    <w:pPr>
      <w:ind w:firstLine="0"/>
    </w:pPr>
  </w:style>
  <w:style w:type="paragraph" w:customStyle="1" w:styleId="MDPI31text">
    <w:name w:val="MDPI_3.1_text"/>
    <w:qFormat/>
    <w:rsid w:val="00F27430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F27430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F27430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F27430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F27430"/>
    <w:pPr>
      <w:numPr>
        <w:numId w:val="24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F27430"/>
    <w:pPr>
      <w:numPr>
        <w:numId w:val="25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F2743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F27430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F27430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F27430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F27430"/>
    <w:pPr>
      <w:adjustRightInd w:val="0"/>
      <w:snapToGrid w:val="0"/>
      <w:spacing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F27430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F27430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F27430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F27430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F27430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7C0C0C"/>
    <w:pPr>
      <w:numPr>
        <w:numId w:val="27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B40E25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B40E25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410E27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F27430"/>
    <w:pPr>
      <w:adjustRightInd w:val="0"/>
      <w:snapToGrid w:val="0"/>
      <w:jc w:val="center"/>
    </w:pPr>
    <w:rPr>
      <w:rFonts w:ascii="Palatino Linotype" w:eastAsiaTheme="minorEastAsia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B40E25"/>
    <w:rPr>
      <w:color w:val="0000FF"/>
      <w:u w:val="single"/>
    </w:rPr>
  </w:style>
  <w:style w:type="character" w:customStyle="1" w:styleId="UnresolvedMention1">
    <w:name w:val="Unresolved Mention1"/>
    <w:uiPriority w:val="99"/>
    <w:semiHidden/>
    <w:unhideWhenUsed/>
    <w:rsid w:val="00F109AD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rsid w:val="00B40E25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B40E25"/>
    <w:rPr>
      <w:rFonts w:ascii="Palatino Linotype" w:hAnsi="Palatino Linotype"/>
      <w:noProof/>
      <w:color w:val="000000"/>
      <w:szCs w:val="18"/>
    </w:rPr>
  </w:style>
  <w:style w:type="table" w:customStyle="1" w:styleId="PlainTable41">
    <w:name w:val="Plain Table 41"/>
    <w:basedOn w:val="TableNormal"/>
    <w:uiPriority w:val="44"/>
    <w:rsid w:val="00F0040E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F27430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F27430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F27430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F27430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F27430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F27430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F27430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F27430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F27430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theme="minorBidi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F27430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F27430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sz w:val="14"/>
      <w:lang w:val="en-GB" w:eastAsia="en-GB"/>
    </w:rPr>
  </w:style>
  <w:style w:type="paragraph" w:customStyle="1" w:styleId="MDPI73CopyrightImage">
    <w:name w:val="MDPI_7.3_CopyrightImage"/>
    <w:rsid w:val="00F2743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F27430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F27430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F27430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F2743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F27430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F27430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F27430"/>
    <w:rPr>
      <w:rFonts w:ascii="Palatino Linotype" w:hAnsi="Palatino Linotype"/>
      <w:color w:val="000000" w:themeColor="text1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F27430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F2743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B40E25"/>
  </w:style>
  <w:style w:type="paragraph" w:styleId="Bibliography">
    <w:name w:val="Bibliography"/>
    <w:basedOn w:val="Normal"/>
    <w:next w:val="Normal"/>
    <w:uiPriority w:val="37"/>
    <w:semiHidden/>
    <w:unhideWhenUsed/>
    <w:rsid w:val="00B40E25"/>
  </w:style>
  <w:style w:type="paragraph" w:styleId="BodyText">
    <w:name w:val="Body Text"/>
    <w:link w:val="BodyTextChar"/>
    <w:rsid w:val="00B40E25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B40E25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rsid w:val="00B40E25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B40E25"/>
  </w:style>
  <w:style w:type="character" w:customStyle="1" w:styleId="CommentTextChar">
    <w:name w:val="Comment Text Char"/>
    <w:link w:val="CommentText"/>
    <w:uiPriority w:val="99"/>
    <w:rsid w:val="00B40E25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B40E25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B40E25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B40E25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B40E25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B40E25"/>
    <w:rPr>
      <w:rFonts w:ascii="Palatino Linotype" w:hAnsi="Palatino Linotype"/>
      <w:noProof/>
      <w:color w:val="000000"/>
    </w:rPr>
  </w:style>
  <w:style w:type="character" w:styleId="FollowedHyperlink">
    <w:name w:val="FollowedHyperlink"/>
    <w:uiPriority w:val="99"/>
    <w:rsid w:val="00B40E25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B40E25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B40E25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B40E25"/>
    <w:rPr>
      <w:szCs w:val="24"/>
    </w:rPr>
  </w:style>
  <w:style w:type="paragraph" w:customStyle="1" w:styleId="MsoFootnoteText0">
    <w:name w:val="MsoFootnoteText"/>
    <w:basedOn w:val="NormalWeb"/>
    <w:qFormat/>
    <w:rsid w:val="00B40E25"/>
    <w:rPr>
      <w:rFonts w:ascii="Times New Roman" w:hAnsi="Times New Roman"/>
    </w:rPr>
  </w:style>
  <w:style w:type="character" w:styleId="PageNumber">
    <w:name w:val="page number"/>
    <w:rsid w:val="00B40E25"/>
  </w:style>
  <w:style w:type="character" w:styleId="PlaceholderText">
    <w:name w:val="Placeholder Text"/>
    <w:uiPriority w:val="99"/>
    <w:semiHidden/>
    <w:rsid w:val="00B40E25"/>
    <w:rPr>
      <w:color w:val="808080"/>
    </w:rPr>
  </w:style>
  <w:style w:type="paragraph" w:customStyle="1" w:styleId="MDPI71FootNotes">
    <w:name w:val="MDPI_7.1_FootNotes"/>
    <w:qFormat/>
    <w:rsid w:val="00F27430"/>
    <w:pPr>
      <w:numPr>
        <w:numId w:val="28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  <w:style w:type="character" w:customStyle="1" w:styleId="Heading1Char">
    <w:name w:val="Heading 1 Char"/>
    <w:basedOn w:val="DefaultParagraphFont"/>
    <w:link w:val="Heading1"/>
    <w:uiPriority w:val="9"/>
    <w:rsid w:val="009E4F53"/>
    <w:rPr>
      <w:rFonts w:ascii="PMingLiU" w:eastAsia="PMingLiU" w:hAnsi="PMingLiU" w:cs="PMingLiU"/>
      <w:b/>
      <w:bCs/>
      <w:kern w:val="36"/>
      <w:sz w:val="48"/>
      <w:szCs w:val="48"/>
      <w:lang w:eastAsia="zh-TW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4F53"/>
    <w:rPr>
      <w:rFonts w:asciiTheme="majorHAnsi" w:eastAsiaTheme="majorEastAsia" w:hAnsiTheme="majorHAnsi" w:cstheme="majorBidi"/>
      <w:b/>
      <w:bCs/>
      <w:kern w:val="2"/>
      <w:sz w:val="36"/>
      <w:szCs w:val="36"/>
      <w:lang w:eastAsia="zh-TW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E4F53"/>
    <w:rPr>
      <w:rFonts w:asciiTheme="majorHAnsi" w:eastAsiaTheme="majorEastAsia" w:hAnsiTheme="majorHAnsi" w:cstheme="majorBidi"/>
      <w:kern w:val="2"/>
      <w:sz w:val="36"/>
      <w:szCs w:val="36"/>
      <w:lang w:eastAsia="zh-TW"/>
    </w:rPr>
  </w:style>
  <w:style w:type="paragraph" w:customStyle="1" w:styleId="Default">
    <w:name w:val="Default"/>
    <w:rsid w:val="009E4F53"/>
    <w:pPr>
      <w:widowControl w:val="0"/>
      <w:autoSpaceDE w:val="0"/>
      <w:autoSpaceDN w:val="0"/>
      <w:adjustRightInd w:val="0"/>
    </w:pPr>
    <w:rPr>
      <w:rFonts w:ascii="Charis SIL" w:eastAsia="Charis SIL" w:hAnsiTheme="minorHAnsi" w:cs="Charis SIL"/>
      <w:color w:val="000000"/>
      <w:sz w:val="24"/>
      <w:szCs w:val="24"/>
      <w:lang w:eastAsia="zh-TW"/>
    </w:rPr>
  </w:style>
  <w:style w:type="character" w:styleId="Emphasis">
    <w:name w:val="Emphasis"/>
    <w:basedOn w:val="DefaultParagraphFont"/>
    <w:uiPriority w:val="20"/>
    <w:qFormat/>
    <w:rsid w:val="009E4F53"/>
    <w:rPr>
      <w:i/>
      <w:iCs/>
    </w:rPr>
  </w:style>
  <w:style w:type="paragraph" w:styleId="ListParagraph">
    <w:name w:val="List Paragraph"/>
    <w:basedOn w:val="Normal"/>
    <w:uiPriority w:val="34"/>
    <w:qFormat/>
    <w:rsid w:val="009E4F53"/>
    <w:pPr>
      <w:widowControl w:val="0"/>
      <w:spacing w:line="240" w:lineRule="auto"/>
      <w:ind w:leftChars="200" w:left="480"/>
      <w:jc w:val="left"/>
    </w:pPr>
    <w:rPr>
      <w:rFonts w:asciiTheme="minorHAnsi" w:eastAsiaTheme="minorEastAsia" w:hAnsiTheme="minorHAnsi" w:cstheme="minorBidi"/>
      <w:noProof w:val="0"/>
      <w:color w:val="auto"/>
      <w:kern w:val="2"/>
      <w:sz w:val="24"/>
      <w:szCs w:val="22"/>
      <w:lang w:eastAsia="zh-TW"/>
    </w:rPr>
  </w:style>
  <w:style w:type="character" w:customStyle="1" w:styleId="html-italic">
    <w:name w:val="html-italic"/>
    <w:basedOn w:val="DefaultParagraphFont"/>
    <w:rsid w:val="009E4F53"/>
  </w:style>
  <w:style w:type="character" w:customStyle="1" w:styleId="title-text">
    <w:name w:val="title-text"/>
    <w:basedOn w:val="DefaultParagraphFont"/>
    <w:rsid w:val="009E4F53"/>
  </w:style>
  <w:style w:type="paragraph" w:styleId="Revision">
    <w:name w:val="Revision"/>
    <w:hidden/>
    <w:uiPriority w:val="99"/>
    <w:semiHidden/>
    <w:rsid w:val="009E4F53"/>
    <w:rPr>
      <w:rFonts w:asciiTheme="minorHAnsi" w:eastAsiaTheme="minorEastAsia" w:hAnsiTheme="minorHAnsi" w:cstheme="minorBidi"/>
      <w:kern w:val="2"/>
      <w:sz w:val="24"/>
      <w:szCs w:val="22"/>
      <w:lang w:eastAsia="zh-TW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9E4F53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Normal"/>
    <w:link w:val="EndNoteBibliographyTitleChar"/>
    <w:rsid w:val="004920C5"/>
    <w:pPr>
      <w:jc w:val="center"/>
    </w:pPr>
  </w:style>
  <w:style w:type="character" w:customStyle="1" w:styleId="EndNoteBibliographyTitleChar">
    <w:name w:val="EndNote Bibliography Title Char"/>
    <w:basedOn w:val="DefaultParagraphFont"/>
    <w:link w:val="EndNoteBibliographyTitle"/>
    <w:rsid w:val="004920C5"/>
    <w:rPr>
      <w:rFonts w:ascii="Palatino Linotype" w:hAnsi="Palatino Linotype"/>
      <w:noProof/>
      <w:color w:val="000000"/>
    </w:rPr>
  </w:style>
  <w:style w:type="paragraph" w:customStyle="1" w:styleId="EndNoteBibliography">
    <w:name w:val="EndNote Bibliography"/>
    <w:basedOn w:val="Normal"/>
    <w:link w:val="EndNoteBibliographyChar"/>
    <w:rsid w:val="004920C5"/>
    <w:pPr>
      <w:spacing w:line="240" w:lineRule="atLeast"/>
    </w:pPr>
  </w:style>
  <w:style w:type="character" w:customStyle="1" w:styleId="EndNoteBibliographyChar">
    <w:name w:val="EndNote Bibliography Char"/>
    <w:basedOn w:val="DefaultParagraphFont"/>
    <w:link w:val="EndNoteBibliography"/>
    <w:rsid w:val="004920C5"/>
    <w:rPr>
      <w:rFonts w:ascii="Palatino Linotype" w:hAnsi="Palatino Linotype"/>
      <w:noProof/>
      <w:color w:val="000000"/>
    </w:rPr>
  </w:style>
  <w:style w:type="character" w:styleId="UnresolvedMention">
    <w:name w:val="Unresolved Mention"/>
    <w:basedOn w:val="DefaultParagraphFont"/>
    <w:uiPriority w:val="99"/>
    <w:semiHidden/>
    <w:unhideWhenUsed/>
    <w:rsid w:val="004920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692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Word%20templates\antioxidant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antioxidants-template.dot</Template>
  <TotalTime>17</TotalTime>
  <Pages>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Irina Stanimirovic</cp:lastModifiedBy>
  <cp:revision>26</cp:revision>
  <dcterms:created xsi:type="dcterms:W3CDTF">2023-08-23T01:47:00Z</dcterms:created>
  <dcterms:modified xsi:type="dcterms:W3CDTF">2023-08-23T13:28:00Z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73555d3403b58ed410a0bd1d9611c16f0b28f1c4e86568110a19ba573792c6fd</vt:lpwstr>
  </property>
</Properties>
</file>