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4D0C042" w14:textId="77777777" w:rsidR="002D5309" w:rsidRDefault="002D5309" w:rsidP="002E1F28">
      <w:pPr>
        <w:pStyle w:val="MDPI52figure"/>
      </w:pPr>
      <w:r w:rsidRPr="00D120E5">
        <w:drawing>
          <wp:inline distT="0" distB="0" distL="0" distR="0" wp14:anchorId="10E2BC92" wp14:editId="6568DD24">
            <wp:extent cx="5359400" cy="2965450"/>
            <wp:effectExtent l="0" t="0" r="0" b="0"/>
            <wp:docPr id="4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400" cy="296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C7F76" w14:textId="2BE82347" w:rsidR="002D5309" w:rsidRDefault="002E1F28" w:rsidP="002E1F28">
      <w:pPr>
        <w:pStyle w:val="MDPI51figurecaption"/>
        <w:ind w:left="425" w:right="425"/>
        <w:jc w:val="center"/>
      </w:pPr>
      <w:r w:rsidRPr="002E1F28">
        <w:rPr>
          <w:b/>
        </w:rPr>
        <w:t xml:space="preserve">Figure </w:t>
      </w:r>
      <w:r>
        <w:rPr>
          <w:b/>
        </w:rPr>
        <w:t>S</w:t>
      </w:r>
      <w:r w:rsidRPr="002E1F28">
        <w:rPr>
          <w:b/>
        </w:rPr>
        <w:t xml:space="preserve">1. </w:t>
      </w:r>
      <w:r w:rsidR="002D5309" w:rsidRPr="0027664F">
        <w:t>Polymorphic information content distribution among markers. Darker bar indicates the average PIC value</w:t>
      </w:r>
      <w:r>
        <w:t>.</w:t>
      </w:r>
    </w:p>
    <w:p w14:paraId="67418258" w14:textId="77777777" w:rsidR="002E1F28" w:rsidRDefault="002E1F28" w:rsidP="002E1F28">
      <w:pPr>
        <w:rPr>
          <w:lang w:val="en-GB"/>
        </w:rPr>
      </w:pPr>
      <w:r>
        <w:rPr>
          <w:lang w:val="en-GB"/>
        </w:rPr>
        <w:t>Eigenvector 1</w:t>
      </w:r>
    </w:p>
    <w:p w14:paraId="5732653A" w14:textId="77777777" w:rsidR="002E1F28" w:rsidRDefault="002E1F28" w:rsidP="002E1F28">
      <w:pPr>
        <w:pStyle w:val="MDPI52figure"/>
      </w:pPr>
      <w:r>
        <w:rPr>
          <w:noProof/>
        </w:rPr>
        <w:drawing>
          <wp:inline distT="0" distB="0" distL="0" distR="0" wp14:anchorId="4773D095" wp14:editId="37E66DD5">
            <wp:extent cx="6090584" cy="1948070"/>
            <wp:effectExtent l="0" t="0" r="5715" b="0"/>
            <wp:docPr id="1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97"/>
                    <a:stretch/>
                  </pic:blipFill>
                  <pic:spPr bwMode="auto">
                    <a:xfrm>
                      <a:off x="0" y="0"/>
                      <a:ext cx="6118911" cy="1957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623431" w14:textId="77777777" w:rsidR="002E1F28" w:rsidRDefault="002E1F28" w:rsidP="002E1F28">
      <w:pPr>
        <w:rPr>
          <w:lang w:val="en-GB"/>
        </w:rPr>
      </w:pPr>
      <w:r>
        <w:rPr>
          <w:lang w:val="en-GB"/>
        </w:rPr>
        <w:t>Eigenvector 2</w:t>
      </w:r>
    </w:p>
    <w:p w14:paraId="297918A3" w14:textId="77777777" w:rsidR="002E1F28" w:rsidRDefault="002E1F28" w:rsidP="002E1F28">
      <w:pPr>
        <w:pStyle w:val="MDPI52figure"/>
      </w:pPr>
      <w:r>
        <w:rPr>
          <w:noProof/>
        </w:rPr>
        <w:drawing>
          <wp:inline distT="0" distB="0" distL="0" distR="0" wp14:anchorId="7CD4A5DA" wp14:editId="733F1FF5">
            <wp:extent cx="6560024" cy="209822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444"/>
                    <a:stretch/>
                  </pic:blipFill>
                  <pic:spPr bwMode="auto">
                    <a:xfrm>
                      <a:off x="0" y="0"/>
                      <a:ext cx="6629016" cy="21202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B30114" w14:textId="77777777" w:rsidR="002E1F28" w:rsidRDefault="002E1F28" w:rsidP="002E1F28">
      <w:pPr>
        <w:rPr>
          <w:lang w:val="en-GB"/>
        </w:rPr>
      </w:pPr>
      <w:r>
        <w:rPr>
          <w:lang w:val="en-GB"/>
        </w:rPr>
        <w:lastRenderedPageBreak/>
        <w:t>Eigenvector 3</w:t>
      </w:r>
    </w:p>
    <w:p w14:paraId="5F3D2A44" w14:textId="77777777" w:rsidR="002E1F28" w:rsidRDefault="002E1F28" w:rsidP="002E1F28">
      <w:pPr>
        <w:pStyle w:val="MDPI52figure"/>
      </w:pPr>
      <w:r>
        <w:rPr>
          <w:noProof/>
        </w:rPr>
        <w:drawing>
          <wp:inline distT="0" distB="0" distL="0" distR="0" wp14:anchorId="5FAA91E7" wp14:editId="60555991">
            <wp:extent cx="6187719" cy="2433099"/>
            <wp:effectExtent l="0" t="0" r="3810" b="5715"/>
            <wp:docPr id="12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95"/>
                    <a:stretch/>
                  </pic:blipFill>
                  <pic:spPr bwMode="auto">
                    <a:xfrm>
                      <a:off x="0" y="0"/>
                      <a:ext cx="6246588" cy="24562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8B4FEA" w14:textId="77777777" w:rsidR="002E1F28" w:rsidRDefault="002E1F28" w:rsidP="002E1F28">
      <w:pPr>
        <w:rPr>
          <w:lang w:val="en-GB"/>
        </w:rPr>
      </w:pPr>
      <w:r>
        <w:rPr>
          <w:lang w:val="en-GB"/>
        </w:rPr>
        <w:t>Eigenvector 4</w:t>
      </w:r>
    </w:p>
    <w:p w14:paraId="23859C5A" w14:textId="77777777" w:rsidR="002E1F28" w:rsidRDefault="002E1F28" w:rsidP="002E1F28">
      <w:pPr>
        <w:pStyle w:val="MDPI52figure"/>
      </w:pPr>
      <w:r>
        <w:rPr>
          <w:noProof/>
        </w:rPr>
        <w:drawing>
          <wp:inline distT="0" distB="0" distL="0" distR="0" wp14:anchorId="44076A3D" wp14:editId="32D8CCE8">
            <wp:extent cx="6617429" cy="2393343"/>
            <wp:effectExtent l="0" t="0" r="0" b="6985"/>
            <wp:docPr id="13" name="Imagen 4" descr="Imagen que contiene dibuj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 descr="Imagen que contiene dibujo&#10;&#10;Descripción generada automáticamente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66"/>
                    <a:stretch/>
                  </pic:blipFill>
                  <pic:spPr bwMode="auto">
                    <a:xfrm>
                      <a:off x="0" y="0"/>
                      <a:ext cx="6688067" cy="24188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AD6B71" w14:textId="77777777" w:rsidR="002E1F28" w:rsidRDefault="002E1F28" w:rsidP="002E1F28">
      <w:pPr>
        <w:rPr>
          <w:lang w:val="en-GB"/>
        </w:rPr>
      </w:pPr>
      <w:r>
        <w:rPr>
          <w:lang w:val="en-GB"/>
        </w:rPr>
        <w:t>Eigenvector 5</w:t>
      </w:r>
    </w:p>
    <w:p w14:paraId="6EFF94C8" w14:textId="77777777" w:rsidR="002E1F28" w:rsidRDefault="002E1F28" w:rsidP="002E1F28">
      <w:pPr>
        <w:pStyle w:val="MDPI52figure"/>
      </w:pPr>
      <w:r>
        <w:rPr>
          <w:noProof/>
        </w:rPr>
        <w:drawing>
          <wp:inline distT="0" distB="0" distL="0" distR="0" wp14:anchorId="2DFABB5F" wp14:editId="05B676CE">
            <wp:extent cx="6565229" cy="2369489"/>
            <wp:effectExtent l="0" t="0" r="762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346"/>
                    <a:stretch/>
                  </pic:blipFill>
                  <pic:spPr bwMode="auto">
                    <a:xfrm>
                      <a:off x="0" y="0"/>
                      <a:ext cx="6664484" cy="24053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FBA87A" w14:textId="77777777" w:rsidR="002E1F28" w:rsidRDefault="002E1F28" w:rsidP="002E1F28">
      <w:pPr>
        <w:rPr>
          <w:lang w:val="en-GB"/>
        </w:rPr>
      </w:pPr>
      <w:r>
        <w:rPr>
          <w:lang w:val="en-GB"/>
        </w:rPr>
        <w:lastRenderedPageBreak/>
        <w:t>Eigenvector 6</w:t>
      </w:r>
    </w:p>
    <w:p w14:paraId="1A7B38D9" w14:textId="77777777" w:rsidR="002E1F28" w:rsidRDefault="002E1F28" w:rsidP="002E1F28">
      <w:pPr>
        <w:pStyle w:val="MDPI52figure"/>
      </w:pPr>
      <w:r>
        <w:rPr>
          <w:noProof/>
        </w:rPr>
        <w:drawing>
          <wp:inline distT="0" distB="0" distL="0" distR="0" wp14:anchorId="34661C44" wp14:editId="36A85577">
            <wp:extent cx="6960665" cy="2226365"/>
            <wp:effectExtent l="0" t="0" r="0" b="254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620"/>
                    <a:stretch/>
                  </pic:blipFill>
                  <pic:spPr bwMode="auto">
                    <a:xfrm>
                      <a:off x="0" y="0"/>
                      <a:ext cx="6999248" cy="2238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409F39" w14:textId="77777777" w:rsidR="002E1F28" w:rsidRDefault="002E1F28" w:rsidP="002E1F28">
      <w:pPr>
        <w:rPr>
          <w:lang w:val="en-GB"/>
        </w:rPr>
      </w:pPr>
      <w:r>
        <w:rPr>
          <w:lang w:val="en-GB"/>
        </w:rPr>
        <w:t>Eigenvector 7</w:t>
      </w:r>
    </w:p>
    <w:p w14:paraId="3E28FEA3" w14:textId="77777777" w:rsidR="002E1F28" w:rsidRDefault="002E1F28" w:rsidP="002E1F28">
      <w:pPr>
        <w:pStyle w:val="MDPI52figure"/>
      </w:pPr>
      <w:r>
        <w:rPr>
          <w:noProof/>
        </w:rPr>
        <w:drawing>
          <wp:inline distT="0" distB="0" distL="0" distR="0" wp14:anchorId="45702B39" wp14:editId="4D0FECC3">
            <wp:extent cx="6758381" cy="2417197"/>
            <wp:effectExtent l="0" t="0" r="4445" b="254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05"/>
                    <a:stretch/>
                  </pic:blipFill>
                  <pic:spPr bwMode="auto">
                    <a:xfrm>
                      <a:off x="0" y="0"/>
                      <a:ext cx="6830643" cy="24430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BD7E25" w14:textId="77777777" w:rsidR="002E1F28" w:rsidRDefault="002E1F28" w:rsidP="002E1F28">
      <w:pPr>
        <w:rPr>
          <w:lang w:val="en-GB"/>
        </w:rPr>
      </w:pPr>
      <w:r>
        <w:rPr>
          <w:lang w:val="en-GB"/>
        </w:rPr>
        <w:t>Eigenvector 8</w:t>
      </w:r>
    </w:p>
    <w:p w14:paraId="119D1D7F" w14:textId="77777777" w:rsidR="002E1F28" w:rsidRDefault="002E1F28" w:rsidP="002E1F28">
      <w:pPr>
        <w:pStyle w:val="MDPI52figure"/>
      </w:pPr>
      <w:r>
        <w:rPr>
          <w:noProof/>
        </w:rPr>
        <w:drawing>
          <wp:inline distT="0" distB="0" distL="0" distR="0" wp14:anchorId="0B084715" wp14:editId="1F7FE623">
            <wp:extent cx="6857304" cy="2568271"/>
            <wp:effectExtent l="0" t="0" r="1270" b="3810"/>
            <wp:docPr id="9" name="Imagen 9" descr="Imagen que contiene dibuj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9" descr="Imagen que contiene dibujo&#10;&#10;Descripción generada automáticamente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17"/>
                    <a:stretch/>
                  </pic:blipFill>
                  <pic:spPr bwMode="auto">
                    <a:xfrm>
                      <a:off x="0" y="0"/>
                      <a:ext cx="6951426" cy="2603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8152A0" w14:textId="6CAE7263" w:rsidR="002E1F28" w:rsidRDefault="002E1F28" w:rsidP="002E1F28">
      <w:pPr>
        <w:rPr>
          <w:noProof/>
          <w:lang w:val="en-GB"/>
        </w:rPr>
      </w:pPr>
      <w:r>
        <w:rPr>
          <w:lang w:val="en-GB"/>
        </w:rPr>
        <w:lastRenderedPageBreak/>
        <w:t>Eigenvector 9</w:t>
      </w:r>
    </w:p>
    <w:p w14:paraId="7B6737B2" w14:textId="41D0B20F" w:rsidR="002E1F28" w:rsidRDefault="002E1F28" w:rsidP="00AC6105">
      <w:pPr>
        <w:pStyle w:val="MDPI52figure"/>
      </w:pPr>
      <w:r>
        <w:rPr>
          <w:noProof/>
        </w:rPr>
        <w:drawing>
          <wp:inline distT="0" distB="0" distL="0" distR="0" wp14:anchorId="7E4BAFCE" wp14:editId="3F4CD43F">
            <wp:extent cx="6517681" cy="2122998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17"/>
                    <a:stretch/>
                  </pic:blipFill>
                  <pic:spPr bwMode="auto">
                    <a:xfrm>
                      <a:off x="0" y="0"/>
                      <a:ext cx="6529793" cy="21269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4B9486" w14:textId="77777777" w:rsidR="002E1F28" w:rsidRDefault="002E1F28" w:rsidP="002E1F28">
      <w:pPr>
        <w:rPr>
          <w:lang w:val="en-GB"/>
        </w:rPr>
      </w:pPr>
      <w:r>
        <w:rPr>
          <w:lang w:val="en-GB"/>
        </w:rPr>
        <w:t>Eigenvector 10</w:t>
      </w:r>
    </w:p>
    <w:p w14:paraId="258DAEB3" w14:textId="77777777" w:rsidR="002E1F28" w:rsidRPr="00F548AE" w:rsidRDefault="002E1F28" w:rsidP="00AC6105">
      <w:pPr>
        <w:pStyle w:val="MDPI52figure"/>
      </w:pPr>
      <w:r>
        <w:rPr>
          <w:noProof/>
        </w:rPr>
        <w:drawing>
          <wp:inline distT="0" distB="0" distL="0" distR="0" wp14:anchorId="09872D71" wp14:editId="5885D753">
            <wp:extent cx="6527776" cy="2107096"/>
            <wp:effectExtent l="0" t="0" r="6985" b="762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10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444"/>
                    <a:stretch/>
                  </pic:blipFill>
                  <pic:spPr bwMode="auto">
                    <a:xfrm>
                      <a:off x="0" y="0"/>
                      <a:ext cx="6555078" cy="21159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E35D6" w14:textId="77777777" w:rsidR="002E1F28" w:rsidRDefault="002E1F28" w:rsidP="002E1F28">
      <w:pPr>
        <w:pStyle w:val="MDPI51figurecaption"/>
        <w:ind w:left="425" w:right="425"/>
        <w:jc w:val="center"/>
      </w:pPr>
    </w:p>
    <w:p w14:paraId="4862C9C1" w14:textId="26DAF089" w:rsidR="009758BF" w:rsidRDefault="004C78F9" w:rsidP="004C78F9">
      <w:pPr>
        <w:pStyle w:val="MDPI51figurecaption"/>
        <w:ind w:left="425" w:right="425"/>
        <w:jc w:val="center"/>
      </w:pPr>
      <w:r w:rsidRPr="004C78F9">
        <w:rPr>
          <w:b/>
        </w:rPr>
        <w:t xml:space="preserve">Figure </w:t>
      </w:r>
      <w:r>
        <w:rPr>
          <w:b/>
        </w:rPr>
        <w:t>S</w:t>
      </w:r>
      <w:r w:rsidRPr="004C78F9">
        <w:rPr>
          <w:b/>
        </w:rPr>
        <w:t xml:space="preserve">2. </w:t>
      </w:r>
      <w:r w:rsidRPr="00EC2A23">
        <w:t>Manhattan plots for the 10 eigenvectors</w:t>
      </w:r>
      <w:r>
        <w:t>.</w:t>
      </w:r>
    </w:p>
    <w:p w14:paraId="1A93BAF7" w14:textId="45B3632E" w:rsidR="004C78F9" w:rsidRDefault="00175812" w:rsidP="00175812">
      <w:pPr>
        <w:pStyle w:val="MDPI41tablecaption"/>
        <w:ind w:left="425" w:right="425"/>
        <w:jc w:val="center"/>
      </w:pPr>
      <w:r w:rsidRPr="00175812">
        <w:rPr>
          <w:b/>
        </w:rPr>
        <w:t xml:space="preserve">Table </w:t>
      </w:r>
      <w:r>
        <w:rPr>
          <w:b/>
        </w:rPr>
        <w:t>S</w:t>
      </w:r>
      <w:r w:rsidRPr="00175812">
        <w:rPr>
          <w:b/>
        </w:rPr>
        <w:t xml:space="preserve">1. </w:t>
      </w:r>
      <w:r w:rsidR="004C78F9" w:rsidRPr="00B65BBD">
        <w:t>List of cultivars used in the study.</w:t>
      </w:r>
      <w:r w:rsidR="004C78F9">
        <w:t xml:space="preserve"> SP: Subpopulation; q: membership coefficient for the SP.</w:t>
      </w:r>
    </w:p>
    <w:tbl>
      <w:tblPr>
        <w:tblStyle w:val="TableGrid"/>
        <w:tblW w:w="10465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80"/>
        <w:gridCol w:w="1922"/>
        <w:gridCol w:w="1545"/>
        <w:gridCol w:w="1546"/>
        <w:gridCol w:w="1072"/>
      </w:tblGrid>
      <w:tr w:rsidR="004C78F9" w:rsidRPr="009519FD" w14:paraId="19C2DDA8" w14:textId="77777777" w:rsidTr="00175812">
        <w:trPr>
          <w:jc w:val="center"/>
        </w:trPr>
        <w:tc>
          <w:tcPr>
            <w:tcW w:w="4381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85CC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9519FD">
              <w:rPr>
                <w:b/>
                <w:sz w:val="20"/>
                <w:szCs w:val="24"/>
              </w:rPr>
              <w:t>Cultivar</w:t>
            </w:r>
          </w:p>
        </w:tc>
        <w:tc>
          <w:tcPr>
            <w:tcW w:w="1922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B862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9519FD">
              <w:rPr>
                <w:b/>
                <w:sz w:val="20"/>
                <w:szCs w:val="24"/>
              </w:rPr>
              <w:t>Country</w:t>
            </w:r>
          </w:p>
        </w:tc>
        <w:tc>
          <w:tcPr>
            <w:tcW w:w="1545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A71DF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9519FD">
              <w:rPr>
                <w:b/>
                <w:sz w:val="20"/>
                <w:szCs w:val="24"/>
              </w:rPr>
              <w:t>Type</w:t>
            </w:r>
          </w:p>
        </w:tc>
        <w:tc>
          <w:tcPr>
            <w:tcW w:w="1546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4D68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9519FD">
              <w:rPr>
                <w:b/>
                <w:sz w:val="20"/>
                <w:szCs w:val="24"/>
              </w:rPr>
              <w:t>SP</w:t>
            </w:r>
          </w:p>
        </w:tc>
        <w:tc>
          <w:tcPr>
            <w:tcW w:w="1072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7F94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b/>
                <w:sz w:val="20"/>
                <w:szCs w:val="24"/>
              </w:rPr>
            </w:pPr>
            <w:r w:rsidRPr="009519FD">
              <w:rPr>
                <w:b/>
                <w:sz w:val="20"/>
                <w:szCs w:val="24"/>
              </w:rPr>
              <w:t>q</w:t>
            </w:r>
          </w:p>
        </w:tc>
      </w:tr>
      <w:tr w:rsidR="004C78F9" w:rsidRPr="009519FD" w14:paraId="1C782ED2" w14:textId="77777777" w:rsidTr="00175812">
        <w:trPr>
          <w:jc w:val="center"/>
        </w:trPr>
        <w:tc>
          <w:tcPr>
            <w:tcW w:w="438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E26B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IG-92895</w:t>
            </w:r>
          </w:p>
        </w:tc>
        <w:tc>
          <w:tcPr>
            <w:tcW w:w="1922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0D6B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Algeria</w:t>
            </w:r>
          </w:p>
        </w:tc>
        <w:tc>
          <w:tcPr>
            <w:tcW w:w="1545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98CFF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003A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85F2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3D5E2C5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9A8F03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IG-92967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114B4E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Algeria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26D58A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7EF3B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FD299A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0.537</w:t>
            </w:r>
          </w:p>
        </w:tc>
      </w:tr>
      <w:tr w:rsidR="004C78F9" w:rsidRPr="009519FD" w14:paraId="5BC17AA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0D7925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IG-93030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9160F2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Algeria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E5085E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22D482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E36EA2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0.991</w:t>
            </w:r>
          </w:p>
        </w:tc>
      </w:tr>
      <w:tr w:rsidR="004C78F9" w:rsidRPr="009519FD" w14:paraId="5407064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88C855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IG-93621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1E3EE1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Algeria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031A48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B817D0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1A7236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0.658</w:t>
            </w:r>
          </w:p>
        </w:tc>
      </w:tr>
      <w:tr w:rsidR="004C78F9" w:rsidRPr="009519FD" w14:paraId="495D8AD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C88D1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IG-94009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7D5F65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Algeria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65861F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7B30BF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ADE9DE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0.646</w:t>
            </w:r>
          </w:p>
        </w:tc>
      </w:tr>
      <w:tr w:rsidR="004C78F9" w:rsidRPr="009519FD" w14:paraId="50E5257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4A3B91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 xml:space="preserve">Dur de </w:t>
            </w:r>
            <w:proofErr w:type="spellStart"/>
            <w:r w:rsidRPr="009519FD">
              <w:rPr>
                <w:sz w:val="20"/>
                <w:szCs w:val="24"/>
              </w:rPr>
              <w:t>Medeah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7FF70A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Algeria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D92A33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D8B82C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C25601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</w:t>
            </w:r>
          </w:p>
        </w:tc>
      </w:tr>
      <w:tr w:rsidR="004C78F9" w:rsidRPr="009519FD" w14:paraId="151C377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1DBBD9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Tchirpan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60454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Bulgaria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F257B2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BF38D2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97B955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0.586</w:t>
            </w:r>
          </w:p>
        </w:tc>
      </w:tr>
      <w:tr w:rsidR="004C78F9" w:rsidRPr="009519FD" w14:paraId="57B8541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687BCF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Lozen</w:t>
            </w:r>
            <w:proofErr w:type="spellEnd"/>
            <w:r w:rsidRPr="009519FD">
              <w:rPr>
                <w:sz w:val="20"/>
                <w:szCs w:val="24"/>
              </w:rPr>
              <w:t xml:space="preserve"> 76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06A5F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Bulgaria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BDAA11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D631C2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E3B65A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2D052F2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57F0A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Zagorka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5B0FC0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Bulgaria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1C041B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7A6391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EE9DE6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0.556</w:t>
            </w:r>
          </w:p>
        </w:tc>
      </w:tr>
      <w:tr w:rsidR="004C78F9" w:rsidRPr="009519FD" w14:paraId="0D4279A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AEE543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IG-96802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422920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Crete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D49300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BC3237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834D0F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0.633</w:t>
            </w:r>
          </w:p>
        </w:tc>
      </w:tr>
      <w:tr w:rsidR="004C78F9" w:rsidRPr="009519FD" w14:paraId="251FE40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A423CF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IG-96851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A2A5B4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Crete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5FD64F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5169F2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FE4BC7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0.626</w:t>
            </w:r>
          </w:p>
        </w:tc>
      </w:tr>
      <w:tr w:rsidR="004C78F9" w:rsidRPr="009519FD" w14:paraId="0333CD3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37B812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Dalmatia 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415F61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Croatia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98E395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03B149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59228C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0.805</w:t>
            </w:r>
          </w:p>
        </w:tc>
      </w:tr>
      <w:tr w:rsidR="004C78F9" w:rsidRPr="009519FD" w14:paraId="46FAA76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554743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Dalmatia 3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3FA8B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Croatia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DC1609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EA3CA6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C990FA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0.84</w:t>
            </w:r>
          </w:p>
        </w:tc>
      </w:tr>
      <w:tr w:rsidR="004C78F9" w:rsidRPr="009519FD" w14:paraId="3BD7BFD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8F5E3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440-IX/96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C173D5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Croatia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299BA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E86574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2D04AF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0.895</w:t>
            </w:r>
          </w:p>
        </w:tc>
      </w:tr>
      <w:tr w:rsidR="004C78F9" w:rsidRPr="009519FD" w14:paraId="11EE5DE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EE76F4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lastRenderedPageBreak/>
              <w:t>441-IX/97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FA3C36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Croatia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88C993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4DDC4F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ADB162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0.883</w:t>
            </w:r>
          </w:p>
        </w:tc>
      </w:tr>
      <w:tr w:rsidR="004C78F9" w:rsidRPr="009519FD" w14:paraId="1A70ED1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095C23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Vroulos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C4944A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Cyprus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1DC624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EB2794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FE334E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0.689</w:t>
            </w:r>
          </w:p>
        </w:tc>
      </w:tr>
      <w:tr w:rsidR="004C78F9" w:rsidRPr="009519FD" w14:paraId="0083FA1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944522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IG-82549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D10E1A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Cyprus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BAEDAE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E10B21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18C5A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0.677</w:t>
            </w:r>
          </w:p>
        </w:tc>
      </w:tr>
      <w:tr w:rsidR="004C78F9" w:rsidRPr="009519FD" w14:paraId="3F10D7D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21CE2E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Muri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939618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Cyprus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95FBD6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8F2033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771427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0.665</w:t>
            </w:r>
          </w:p>
        </w:tc>
      </w:tr>
      <w:tr w:rsidR="004C78F9" w:rsidRPr="009519FD" w14:paraId="16A05B2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435BE9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Akathiotico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Naurotheri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CDE162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Cyprus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F059C5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54B368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176D39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0.74</w:t>
            </w:r>
          </w:p>
        </w:tc>
      </w:tr>
      <w:tr w:rsidR="004C78F9" w:rsidRPr="009519FD" w14:paraId="197CA91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0D6382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FAO 29.912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534ADC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Cyprus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0FB3F9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1C3B3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BB8540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0.668</w:t>
            </w:r>
          </w:p>
        </w:tc>
      </w:tr>
      <w:tr w:rsidR="004C78F9" w:rsidRPr="009519FD" w14:paraId="072B4D1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E6FF70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Pansyiotico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864A44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Cyprus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800193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6D4BE8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A9F2A6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0.653</w:t>
            </w:r>
          </w:p>
        </w:tc>
      </w:tr>
      <w:tr w:rsidR="004C78F9" w:rsidRPr="009519FD" w14:paraId="1A627B2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339861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Kambourico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Famaquita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0D9B0D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Cyprus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A62007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CB7F53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84857F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0.524</w:t>
            </w:r>
          </w:p>
        </w:tc>
      </w:tr>
      <w:tr w:rsidR="004C78F9" w:rsidRPr="009519FD" w14:paraId="65C4B7E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F1BC01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Kyperounda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Yiallouriko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6A5174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Cyprus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67B18B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B6F421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647A65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0.64</w:t>
            </w:r>
          </w:p>
        </w:tc>
      </w:tr>
      <w:tr w:rsidR="004C78F9" w:rsidRPr="009519FD" w14:paraId="070201D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6D045D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Milagro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F149EB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51A19F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561FA4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ACA894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0.582</w:t>
            </w:r>
          </w:p>
        </w:tc>
      </w:tr>
      <w:tr w:rsidR="004C78F9" w:rsidRPr="009519FD" w14:paraId="7FAE6E5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30DC87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Reading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2D111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9879E4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2D0B89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C45DFF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0.541</w:t>
            </w:r>
          </w:p>
        </w:tc>
      </w:tr>
      <w:tr w:rsidR="004C78F9" w:rsidRPr="009519FD" w14:paraId="20BF495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1CB9E0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D-2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B7A42C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C612DD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727EDD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1DB2FA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11E0D12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56D999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5P4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8AA5A4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A5510A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C6CDAD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71453D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0.519</w:t>
            </w:r>
          </w:p>
        </w:tc>
      </w:tr>
      <w:tr w:rsidR="004C78F9" w:rsidRPr="009519FD" w14:paraId="738CA1F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8C540B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1P1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2500A5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3A87F8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22FFC3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5EB6BA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0.534</w:t>
            </w:r>
          </w:p>
        </w:tc>
      </w:tr>
      <w:tr w:rsidR="004C78F9" w:rsidRPr="009519FD" w14:paraId="7CFADE0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52DFCC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Giza 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04686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CAA745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23E1C5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3D27C6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119B7D4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F25446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2751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3BE1FB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FD3E32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EBE656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944DB3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108E2CD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52165D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MG 26429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D4C64D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6C5320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61CC03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8069BA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47EE466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959E48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28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8A1EFE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77C71D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C281C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9DBFFB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31E7B11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B0EDFD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31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4AE047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2EDF6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E04A8F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3D1C7B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637B1AB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08191A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Sinai No.8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5BC91E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E35F82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77EA51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090864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0.672</w:t>
            </w:r>
          </w:p>
        </w:tc>
      </w:tr>
      <w:tr w:rsidR="004C78F9" w:rsidRPr="009519FD" w14:paraId="0618C49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4BDCE8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Mishriki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0A8F34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C89A34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74A261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2A3845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0.631</w:t>
            </w:r>
          </w:p>
        </w:tc>
      </w:tr>
      <w:tr w:rsidR="004C78F9" w:rsidRPr="009519FD" w14:paraId="601E2E9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F39A2B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Girgeh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12582C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Egypt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717F7C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D891FB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092F06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00C13EC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0EDF1A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Beladi</w:t>
            </w:r>
            <w:proofErr w:type="spellEnd"/>
            <w:r w:rsidRPr="009519FD">
              <w:rPr>
                <w:sz w:val="20"/>
                <w:szCs w:val="24"/>
              </w:rPr>
              <w:t xml:space="preserve"> Rouge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35D7B1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448549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5E1D00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2F5F4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0.75</w:t>
            </w:r>
          </w:p>
        </w:tc>
      </w:tr>
      <w:tr w:rsidR="004C78F9" w:rsidRPr="009519FD" w14:paraId="6A22FD7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09116C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De Santa Marta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922BD2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4BEB09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289238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225AB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</w:t>
            </w:r>
          </w:p>
        </w:tc>
      </w:tr>
      <w:tr w:rsidR="004C78F9" w:rsidRPr="009519FD" w14:paraId="5521290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B61E8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Iumillo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6233B3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0A2BC1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E1595E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D25259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0.574</w:t>
            </w:r>
          </w:p>
        </w:tc>
      </w:tr>
      <w:tr w:rsidR="004C78F9" w:rsidRPr="009519FD" w14:paraId="57327AC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42F59A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Tounse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78EC49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B18B0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D4330B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5B0B59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0.625</w:t>
            </w:r>
          </w:p>
        </w:tc>
      </w:tr>
      <w:tr w:rsidR="004C78F9" w:rsidRPr="009519FD" w14:paraId="145EF8A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69C1A5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Trigo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Glutinoso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DABB92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FEBBBF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19659E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004D4A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0.546</w:t>
            </w:r>
          </w:p>
        </w:tc>
      </w:tr>
      <w:tr w:rsidR="004C78F9" w:rsidRPr="009519FD" w14:paraId="6718E27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A765E1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 xml:space="preserve">Rubio </w:t>
            </w:r>
            <w:proofErr w:type="spellStart"/>
            <w:r w:rsidRPr="009519FD">
              <w:rPr>
                <w:sz w:val="20"/>
                <w:szCs w:val="24"/>
              </w:rPr>
              <w:t>enlargado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d’Atlemteje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A05358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4E388A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7FF791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ED5473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0.695</w:t>
            </w:r>
          </w:p>
        </w:tc>
      </w:tr>
      <w:tr w:rsidR="004C78F9" w:rsidRPr="009519FD" w14:paraId="3072FE5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0B5BE6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Mavraani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755A1C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Greece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B2CF4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69AF0D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115127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0.755</w:t>
            </w:r>
          </w:p>
        </w:tc>
      </w:tr>
      <w:tr w:rsidR="004C78F9" w:rsidRPr="009519FD" w14:paraId="1C1F91B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694C4B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Rapsani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44AC01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Greece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2B94ED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A123EF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906275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0.686</w:t>
            </w:r>
          </w:p>
        </w:tc>
      </w:tr>
      <w:tr w:rsidR="004C78F9" w:rsidRPr="009519FD" w14:paraId="0C664CA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224F46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Greece 14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EC15A6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Greece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AB6F23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777516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77A5D9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0.596</w:t>
            </w:r>
          </w:p>
        </w:tc>
      </w:tr>
      <w:tr w:rsidR="004C78F9" w:rsidRPr="009519FD" w14:paraId="3ACF66C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B970C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Greece 23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CB5BB0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Greece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2D46B0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A1BF9C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E4A7DF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0.59</w:t>
            </w:r>
          </w:p>
        </w:tc>
      </w:tr>
      <w:tr w:rsidR="004C78F9" w:rsidRPr="009519FD" w14:paraId="5A8291E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1A7292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Greece 24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4E37C5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Greece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626CD8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9A7BAC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2B4BB4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0.748</w:t>
            </w:r>
          </w:p>
        </w:tc>
      </w:tr>
      <w:tr w:rsidR="004C78F9" w:rsidRPr="009519FD" w14:paraId="7E26209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E241A5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Iran 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A136A2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Iran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5DB246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30FF73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68B6EC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0.802</w:t>
            </w:r>
          </w:p>
        </w:tc>
      </w:tr>
      <w:tr w:rsidR="004C78F9" w:rsidRPr="009519FD" w14:paraId="4EFE75C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7BE00B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 xml:space="preserve">Abu </w:t>
            </w:r>
            <w:proofErr w:type="spellStart"/>
            <w:r w:rsidRPr="009519FD">
              <w:rPr>
                <w:sz w:val="20"/>
                <w:szCs w:val="24"/>
              </w:rPr>
              <w:t>Fashit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F2EA36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Israel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B3EA8D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DE0097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6D7C71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0.549</w:t>
            </w:r>
          </w:p>
        </w:tc>
      </w:tr>
      <w:tr w:rsidR="004C78F9" w:rsidRPr="009519FD" w14:paraId="4D07FCD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2FA4AC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Etith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712D60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Israel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8A9DDC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7ADF23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731D01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0.998</w:t>
            </w:r>
          </w:p>
        </w:tc>
      </w:tr>
      <w:tr w:rsidR="004C78F9" w:rsidRPr="009519FD" w14:paraId="7ABE228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67B5D8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Juljulith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5BF0DC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Israel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D817FE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C14F2F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AB91D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0.601</w:t>
            </w:r>
          </w:p>
        </w:tc>
      </w:tr>
      <w:tr w:rsidR="004C78F9" w:rsidRPr="009519FD" w14:paraId="720F780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B3E900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Hati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A28E67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Israel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E1E2F6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70E84C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30781E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0.784</w:t>
            </w:r>
          </w:p>
        </w:tc>
      </w:tr>
      <w:tr w:rsidR="004C78F9" w:rsidRPr="009519FD" w14:paraId="5EC84F4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67D4B3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JM-3987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FBC25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Israel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001E2C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36537C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D194DB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4E9187E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597690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JM-3989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CA44D5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Israel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638C83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B66DC1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416824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01A9449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018ABF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Carlantino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D8B3D1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1B4557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E3F2DC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8CB7DE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0.522</w:t>
            </w:r>
          </w:p>
        </w:tc>
      </w:tr>
      <w:tr w:rsidR="004C78F9" w:rsidRPr="009519FD" w14:paraId="3C81485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5B9D1A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Cicirelo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4AD3B0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4BF544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B116A4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62820D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0.738</w:t>
            </w:r>
          </w:p>
        </w:tc>
      </w:tr>
      <w:tr w:rsidR="004C78F9" w:rsidRPr="009519FD" w14:paraId="5F673E9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6C07F0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IG-83905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1D6187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D748C4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B3668D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160F36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0.605</w:t>
            </w:r>
          </w:p>
        </w:tc>
      </w:tr>
      <w:tr w:rsidR="004C78F9" w:rsidRPr="009519FD" w14:paraId="25F5661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6D9F8B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IG-83920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327124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CF4A4B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0604E3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9A6256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0.907</w:t>
            </w:r>
          </w:p>
        </w:tc>
      </w:tr>
      <w:tr w:rsidR="004C78F9" w:rsidRPr="009519FD" w14:paraId="786AEB3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25B38E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 xml:space="preserve">Carlo </w:t>
            </w:r>
            <w:proofErr w:type="spellStart"/>
            <w:r w:rsidRPr="009519FD">
              <w:rPr>
                <w:sz w:val="20"/>
                <w:szCs w:val="24"/>
              </w:rPr>
              <w:t>jucci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0A2017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21F9B2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191293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8E65C2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0.792</w:t>
            </w:r>
          </w:p>
        </w:tc>
      </w:tr>
      <w:tr w:rsidR="004C78F9" w:rsidRPr="009519FD" w14:paraId="06FF28E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8CF4DA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Senatore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Capelli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3E2555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CF0860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252A6D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7D6657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3E83985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5D1C3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Hymera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B41D57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7A796B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34DCBD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A90C28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0.589</w:t>
            </w:r>
          </w:p>
        </w:tc>
      </w:tr>
      <w:tr w:rsidR="004C78F9" w:rsidRPr="009519FD" w14:paraId="12642FC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977757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Trinakria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6E2B48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2350F9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8A2E3B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C06227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0.71</w:t>
            </w:r>
          </w:p>
        </w:tc>
      </w:tr>
      <w:tr w:rsidR="004C78F9" w:rsidRPr="009519FD" w14:paraId="1EBF0DF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889C05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Aziziah</w:t>
            </w:r>
            <w:proofErr w:type="spellEnd"/>
            <w:r w:rsidRPr="009519FD">
              <w:rPr>
                <w:sz w:val="20"/>
                <w:szCs w:val="24"/>
              </w:rPr>
              <w:t xml:space="preserve"> 17/45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7A44AF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4DC56D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3FB8A8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3FD7D5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381DEE5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28855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lastRenderedPageBreak/>
              <w:t>Razza</w:t>
            </w:r>
            <w:proofErr w:type="spellEnd"/>
            <w:r w:rsidRPr="009519FD">
              <w:rPr>
                <w:sz w:val="20"/>
                <w:szCs w:val="24"/>
              </w:rPr>
              <w:t xml:space="preserve"> 208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33327F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C91059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28F9FE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AF585E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0.992</w:t>
            </w:r>
          </w:p>
        </w:tc>
      </w:tr>
      <w:tr w:rsidR="004C78F9" w:rsidRPr="009519FD" w14:paraId="1812A11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F4D652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Balilla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Falso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72DA7E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D8F787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40DAA3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B47444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0.697</w:t>
            </w:r>
          </w:p>
        </w:tc>
      </w:tr>
      <w:tr w:rsidR="004C78F9" w:rsidRPr="009519FD" w14:paraId="0FDA56D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DBAFEF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Milazzo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9D537F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3D16CA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4412B2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321B99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0.639</w:t>
            </w:r>
          </w:p>
        </w:tc>
      </w:tr>
      <w:tr w:rsidR="004C78F9" w:rsidRPr="009519FD" w14:paraId="5826693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64310C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Razza</w:t>
            </w:r>
            <w:proofErr w:type="spellEnd"/>
            <w:r w:rsidRPr="009519FD">
              <w:rPr>
                <w:sz w:val="20"/>
                <w:szCs w:val="24"/>
              </w:rPr>
              <w:t xml:space="preserve"> 181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5E8BBB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C75AE7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9B2453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717690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0.747</w:t>
            </w:r>
          </w:p>
        </w:tc>
      </w:tr>
      <w:tr w:rsidR="004C78F9" w:rsidRPr="009519FD" w14:paraId="2C0F55F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49F847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Capeiti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6A91A5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063C73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EDEFD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BB1B8E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0.546</w:t>
            </w:r>
          </w:p>
        </w:tc>
      </w:tr>
      <w:tr w:rsidR="004C78F9" w:rsidRPr="009519FD" w14:paraId="59A3BF1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3622C6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Razza</w:t>
            </w:r>
            <w:proofErr w:type="spellEnd"/>
            <w:r w:rsidRPr="009519FD">
              <w:rPr>
                <w:sz w:val="20"/>
                <w:szCs w:val="24"/>
              </w:rPr>
              <w:t xml:space="preserve"> 96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84EBB1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F6D5B3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1514DB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71EF4D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7A8E4FE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9E686C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Capeiti</w:t>
            </w:r>
            <w:proofErr w:type="spellEnd"/>
            <w:r w:rsidRPr="009519FD">
              <w:rPr>
                <w:sz w:val="20"/>
                <w:szCs w:val="24"/>
              </w:rPr>
              <w:t xml:space="preserve"> 8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BCE88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D59122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D19BA2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F076A8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0.584</w:t>
            </w:r>
          </w:p>
        </w:tc>
      </w:tr>
      <w:tr w:rsidR="004C78F9" w:rsidRPr="009519FD" w14:paraId="329F696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09D083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Safra</w:t>
            </w:r>
            <w:proofErr w:type="spellEnd"/>
            <w:r w:rsidRPr="009519FD">
              <w:rPr>
                <w:sz w:val="20"/>
                <w:szCs w:val="24"/>
              </w:rPr>
              <w:t xml:space="preserve"> Jerash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35227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Jordan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1D2EDD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3FC22A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ACA6C0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0.677</w:t>
            </w:r>
          </w:p>
        </w:tc>
      </w:tr>
      <w:tr w:rsidR="004C78F9" w:rsidRPr="009519FD" w14:paraId="270E963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89BE0A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Harani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Auttma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F07062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Jordan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B8477B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3F2588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33A850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5C24974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5A6989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Salti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na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Zinia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339EC4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Jordan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029EB1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32D550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D24E9A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0.587</w:t>
            </w:r>
          </w:p>
        </w:tc>
      </w:tr>
      <w:tr w:rsidR="004C78F9" w:rsidRPr="009519FD" w14:paraId="7D0E92F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2CBDF4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Horani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Howawi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240620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Jordan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AFDA73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004154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7B16F7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0.997</w:t>
            </w:r>
          </w:p>
        </w:tc>
      </w:tr>
      <w:tr w:rsidR="004C78F9" w:rsidRPr="009519FD" w14:paraId="05FD86B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329841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Zugbieh</w:t>
            </w:r>
            <w:proofErr w:type="spellEnd"/>
            <w:r w:rsidRPr="009519FD">
              <w:rPr>
                <w:sz w:val="20"/>
                <w:szCs w:val="24"/>
              </w:rPr>
              <w:t xml:space="preserve"> Sutra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ABD6F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Jordan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06D3E1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9F4490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BA28CB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0.998</w:t>
            </w:r>
          </w:p>
        </w:tc>
      </w:tr>
      <w:tr w:rsidR="004C78F9" w:rsidRPr="009519FD" w14:paraId="5AA5D13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A26482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Zoghbiyeh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Safra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9AB4EB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Jordan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BF8C6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1F3A41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AEB29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0.977</w:t>
            </w:r>
          </w:p>
        </w:tc>
      </w:tr>
      <w:tr w:rsidR="004C78F9" w:rsidRPr="009519FD" w14:paraId="0ABC999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658712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Safra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Maan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9FA42F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Jordan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0E77DA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BCC68E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BE13B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0.998</w:t>
            </w:r>
          </w:p>
        </w:tc>
      </w:tr>
      <w:tr w:rsidR="004C78F9" w:rsidRPr="009519FD" w14:paraId="14D74F6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05D4C6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26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648489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Jordan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E15551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36D6CA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7EF5D3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0.934</w:t>
            </w:r>
          </w:p>
        </w:tc>
      </w:tr>
      <w:tr w:rsidR="004C78F9" w:rsidRPr="009519FD" w14:paraId="0C57B10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30D44F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IG-84856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F1C3DF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Lebanon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982962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1C668E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3B4060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76F82CC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B2F30C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9923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C6E6C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Lebanon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350C4A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C94D59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4D1FD8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0.966</w:t>
            </w:r>
          </w:p>
        </w:tc>
      </w:tr>
      <w:tr w:rsidR="004C78F9" w:rsidRPr="009519FD" w14:paraId="3F7A540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9DB07D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9929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2C7ACE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Lebanon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13FDFF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A7F273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B0F92A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4CEF686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2F598C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9935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2F40D0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Lebanon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7A37DA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617986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23D83A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0.908</w:t>
            </w:r>
          </w:p>
        </w:tc>
      </w:tr>
      <w:tr w:rsidR="004C78F9" w:rsidRPr="009519FD" w14:paraId="203B78E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7859BC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9918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BB6D38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Lebanon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FDDA38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4D768F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6E23C9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2DD6771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499D5B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Hourah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CA79B6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Lebanon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50094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25E4D4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6C63B1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0.981</w:t>
            </w:r>
          </w:p>
        </w:tc>
      </w:tr>
      <w:tr w:rsidR="004C78F9" w:rsidRPr="009519FD" w14:paraId="08B1AFC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7A4917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Reyati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F6E4F3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Lebanon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5E1AC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DA5603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C68B9E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</w:t>
            </w:r>
          </w:p>
        </w:tc>
      </w:tr>
      <w:tr w:rsidR="004C78F9" w:rsidRPr="009519FD" w14:paraId="6BB8C70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3B1811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Tripshiro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BB15B3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Libya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E05385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94FB9C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296BC0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0.735</w:t>
            </w:r>
          </w:p>
        </w:tc>
      </w:tr>
      <w:tr w:rsidR="004C78F9" w:rsidRPr="009519FD" w14:paraId="78FDE3E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AB8AAB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248-VII/7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97933F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Macedonia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9CBB1F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677611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CD5969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0.763</w:t>
            </w:r>
          </w:p>
        </w:tc>
      </w:tr>
      <w:tr w:rsidR="004C78F9" w:rsidRPr="009519FD" w14:paraId="2DD7371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F1D341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259-VII/12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E63428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Macedonia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0FBDA0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8E940F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76D796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0.806</w:t>
            </w:r>
          </w:p>
        </w:tc>
      </w:tr>
      <w:tr w:rsidR="004C78F9" w:rsidRPr="009519FD" w14:paraId="50EFADD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468481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VII/13-X11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FA1733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Macedonia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FCCEF6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409ED2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BDBF91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0.801</w:t>
            </w:r>
          </w:p>
        </w:tc>
      </w:tr>
      <w:tr w:rsidR="004C78F9" w:rsidRPr="009519FD" w14:paraId="0C48BE3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5EDCE3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196/71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F0C6F5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Macedonia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B183D4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BF3195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81F1A8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0.795</w:t>
            </w:r>
          </w:p>
        </w:tc>
      </w:tr>
      <w:tr w:rsidR="004C78F9" w:rsidRPr="009519FD" w14:paraId="3CF0B6A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DB6781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II/4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C2A972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Macedonia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8F46F0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453650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E57E4C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</w:t>
            </w:r>
          </w:p>
        </w:tc>
      </w:tr>
      <w:tr w:rsidR="004C78F9" w:rsidRPr="009519FD" w14:paraId="031C3F1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99D0BF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1640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8E041D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Macedonia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E4AC9E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6311D0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5337BA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0.733</w:t>
            </w:r>
          </w:p>
        </w:tc>
      </w:tr>
      <w:tr w:rsidR="004C78F9" w:rsidRPr="009519FD" w14:paraId="7AD82C7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DAC30E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II/10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1DC59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Macedonia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D6CBB4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F5A3F8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4451F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0.682</w:t>
            </w:r>
          </w:p>
        </w:tc>
      </w:tr>
      <w:tr w:rsidR="004C78F9" w:rsidRPr="009519FD" w14:paraId="66428AE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22E3BE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356-I/9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2BBE33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Montenegro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D08322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E781FF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16E0F0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0.861</w:t>
            </w:r>
          </w:p>
        </w:tc>
      </w:tr>
      <w:tr w:rsidR="004C78F9" w:rsidRPr="009519FD" w14:paraId="5D8BB92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1D6BAB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23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5C51A2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Montenegro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5891BB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7F820C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50D629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0.883</w:t>
            </w:r>
          </w:p>
        </w:tc>
      </w:tr>
      <w:tr w:rsidR="004C78F9" w:rsidRPr="009519FD" w14:paraId="32BE70E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44A205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33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AC8C03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Montenegro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283DB4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780C51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216762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0.856</w:t>
            </w:r>
          </w:p>
        </w:tc>
      </w:tr>
      <w:tr w:rsidR="004C78F9" w:rsidRPr="009519FD" w14:paraId="42DF6E9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EFD5DF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37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90B226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Montenegro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B348A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9C2DC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39C6BC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0.886</w:t>
            </w:r>
          </w:p>
        </w:tc>
      </w:tr>
      <w:tr w:rsidR="004C78F9" w:rsidRPr="009519FD" w14:paraId="077B43C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0A23A4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42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AA34C3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Montenegro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5B0260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1AF0BD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367282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0.892</w:t>
            </w:r>
          </w:p>
        </w:tc>
      </w:tr>
      <w:tr w:rsidR="004C78F9" w:rsidRPr="009519FD" w14:paraId="34C5D6E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EE499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Zoco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Yebel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Hebil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2DC5DB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B04735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4CA01D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4B4524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0.599</w:t>
            </w:r>
          </w:p>
        </w:tc>
      </w:tr>
      <w:tr w:rsidR="004C78F9" w:rsidRPr="009519FD" w14:paraId="2F6FCE6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4D1EC4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Maghoussa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461440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27B357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BBE817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679F31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0.513</w:t>
            </w:r>
          </w:p>
        </w:tc>
      </w:tr>
      <w:tr w:rsidR="004C78F9" w:rsidRPr="009519FD" w14:paraId="1BA0525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F4D90A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Merzaga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DB3CEC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60FABD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24015E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F94D44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0.722</w:t>
            </w:r>
          </w:p>
        </w:tc>
      </w:tr>
      <w:tr w:rsidR="004C78F9" w:rsidRPr="009519FD" w14:paraId="5F70500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084272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Red Beard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8DDEE1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502A3F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15937D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6C0D9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0.923</w:t>
            </w:r>
          </w:p>
        </w:tc>
      </w:tr>
      <w:tr w:rsidR="004C78F9" w:rsidRPr="009519FD" w14:paraId="2CF7B95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2BA41F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E8116B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950514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949F31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4FEC5D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0.737</w:t>
            </w:r>
          </w:p>
        </w:tc>
      </w:tr>
      <w:tr w:rsidR="004C78F9" w:rsidRPr="009519FD" w14:paraId="7D80102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68D42D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Saffi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4496FC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052A21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D2193B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C2DA0D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0.746</w:t>
            </w:r>
          </w:p>
        </w:tc>
      </w:tr>
      <w:tr w:rsidR="004C78F9" w:rsidRPr="009519FD" w14:paraId="11B8DA9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4F87CE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Ble</w:t>
            </w:r>
            <w:proofErr w:type="spellEnd"/>
            <w:r w:rsidRPr="009519FD">
              <w:rPr>
                <w:sz w:val="20"/>
                <w:szCs w:val="24"/>
              </w:rPr>
              <w:t xml:space="preserve"> Dur 250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BDCE14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3BAD9C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24071B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D585B7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0.594</w:t>
            </w:r>
          </w:p>
        </w:tc>
      </w:tr>
      <w:tr w:rsidR="004C78F9" w:rsidRPr="009519FD" w14:paraId="41F4B34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BA692D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Oned</w:t>
            </w:r>
            <w:proofErr w:type="spellEnd"/>
            <w:r w:rsidRPr="009519FD">
              <w:rPr>
                <w:sz w:val="20"/>
                <w:szCs w:val="24"/>
              </w:rPr>
              <w:t xml:space="preserve"> Zenati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05C46F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F1ADA6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43A74F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1A7159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0.992</w:t>
            </w:r>
          </w:p>
        </w:tc>
      </w:tr>
      <w:tr w:rsidR="004C78F9" w:rsidRPr="009519FD" w14:paraId="4F9ED51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38E67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Mahmoudi</w:t>
            </w:r>
            <w:proofErr w:type="spellEnd"/>
            <w:r w:rsidRPr="009519FD">
              <w:rPr>
                <w:sz w:val="20"/>
                <w:szCs w:val="24"/>
              </w:rPr>
              <w:t xml:space="preserve"> C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92D7E7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158A04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009748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5C7088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0.998</w:t>
            </w:r>
          </w:p>
        </w:tc>
      </w:tr>
      <w:tr w:rsidR="004C78F9" w:rsidRPr="009519FD" w14:paraId="4D30C84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B61E07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Maghoussa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Amizmiz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4EC506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8D4605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680F84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CC142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0.532</w:t>
            </w:r>
          </w:p>
        </w:tc>
      </w:tr>
      <w:tr w:rsidR="004C78F9" w:rsidRPr="009519FD" w14:paraId="23313C6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380FBE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Cobros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64D97A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9BFB2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A2A8BA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D3D494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0.683</w:t>
            </w:r>
          </w:p>
        </w:tc>
      </w:tr>
      <w:tr w:rsidR="004C78F9" w:rsidRPr="009519FD" w14:paraId="1368B82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2E70ED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 xml:space="preserve">Haj </w:t>
            </w:r>
            <w:proofErr w:type="spellStart"/>
            <w:r w:rsidRPr="009519FD">
              <w:rPr>
                <w:sz w:val="20"/>
                <w:szCs w:val="24"/>
              </w:rPr>
              <w:t>Mouline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53021C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28C651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F0F447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7C1DDD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0B784A0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36DA6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 xml:space="preserve">Douro </w:t>
            </w:r>
            <w:proofErr w:type="spellStart"/>
            <w:r w:rsidRPr="009519FD">
              <w:rPr>
                <w:sz w:val="20"/>
                <w:szCs w:val="24"/>
              </w:rPr>
              <w:t>Boukowo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0A12ED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28FCE9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1F47B4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B2AFEA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0.862</w:t>
            </w:r>
          </w:p>
        </w:tc>
      </w:tr>
      <w:tr w:rsidR="004C78F9" w:rsidRPr="009519FD" w14:paraId="445B07E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0BC9D9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 xml:space="preserve">Du Maroc </w:t>
            </w:r>
            <w:proofErr w:type="spellStart"/>
            <w:r w:rsidRPr="009519FD">
              <w:rPr>
                <w:sz w:val="20"/>
                <w:szCs w:val="24"/>
              </w:rPr>
              <w:t>Battandier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EF6D31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E0E0C4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BF8D1E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398B4B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0.563</w:t>
            </w:r>
          </w:p>
        </w:tc>
      </w:tr>
      <w:tr w:rsidR="004C78F9" w:rsidRPr="009519FD" w14:paraId="28339DA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34C421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lastRenderedPageBreak/>
              <w:t>Marques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F90B6F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DC7DB3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731199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1AF2BE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0.548</w:t>
            </w:r>
          </w:p>
        </w:tc>
      </w:tr>
      <w:tr w:rsidR="004C78F9" w:rsidRPr="009519FD" w14:paraId="6333E7B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F34B32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Raposinho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3C935E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924F5B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9F36CC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AA125C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0.732</w:t>
            </w:r>
          </w:p>
        </w:tc>
      </w:tr>
      <w:tr w:rsidR="004C78F9" w:rsidRPr="009519FD" w14:paraId="2954223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94E155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Durazio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Rijo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394FEE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60481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5EA9B3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451987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0.675</w:t>
            </w:r>
          </w:p>
        </w:tc>
      </w:tr>
      <w:tr w:rsidR="004C78F9" w:rsidRPr="009519FD" w14:paraId="23F142A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BB18F4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Raspinegro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5D2042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4F583C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9CDA46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128592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0.555</w:t>
            </w:r>
          </w:p>
        </w:tc>
      </w:tr>
      <w:tr w:rsidR="004C78F9" w:rsidRPr="009519FD" w14:paraId="77EA229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996C27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Anafil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7AEC86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74B501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F4D5EE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63F5D4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0.801</w:t>
            </w:r>
          </w:p>
        </w:tc>
      </w:tr>
      <w:tr w:rsidR="004C78F9" w:rsidRPr="009519FD" w14:paraId="5DFE312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C3DE4E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Espanhol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D82667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EA22EF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EF068A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7EB03D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0.575</w:t>
            </w:r>
          </w:p>
        </w:tc>
      </w:tr>
      <w:tr w:rsidR="004C78F9" w:rsidRPr="009519FD" w14:paraId="5A4714F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BB0A94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Dezassete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35A787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0CC09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EA5B8B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6AD1D3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0.802</w:t>
            </w:r>
          </w:p>
        </w:tc>
      </w:tr>
      <w:tr w:rsidR="004C78F9" w:rsidRPr="009519FD" w14:paraId="3CFB97E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3FD517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Durazio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Rijo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Glabro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82A334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5FDA20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E3DB6B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09771F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0.519</w:t>
            </w:r>
          </w:p>
        </w:tc>
      </w:tr>
      <w:tr w:rsidR="004C78F9" w:rsidRPr="009519FD" w14:paraId="24BC100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B00235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Amarelo</w:t>
            </w:r>
            <w:proofErr w:type="spellEnd"/>
            <w:r w:rsidRPr="009519FD">
              <w:rPr>
                <w:sz w:val="20"/>
                <w:szCs w:val="24"/>
              </w:rPr>
              <w:t xml:space="preserve"> Barba </w:t>
            </w:r>
            <w:proofErr w:type="spellStart"/>
            <w:r w:rsidRPr="009519FD">
              <w:rPr>
                <w:sz w:val="20"/>
                <w:szCs w:val="24"/>
              </w:rPr>
              <w:t>Preta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F59461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EE350C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19F9DF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37BF03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0.573</w:t>
            </w:r>
          </w:p>
        </w:tc>
      </w:tr>
      <w:tr w:rsidR="004C78F9" w:rsidRPr="009519FD" w14:paraId="0245452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DBFC6D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Alentejo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13D02D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CA219C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1C3482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BB2B7E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0.84</w:t>
            </w:r>
          </w:p>
        </w:tc>
      </w:tr>
      <w:tr w:rsidR="004C78F9" w:rsidRPr="009519FD" w14:paraId="6A64659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67A99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Caxudo</w:t>
            </w:r>
            <w:proofErr w:type="spellEnd"/>
            <w:r w:rsidRPr="009519FD">
              <w:rPr>
                <w:sz w:val="20"/>
                <w:szCs w:val="24"/>
              </w:rPr>
              <w:t xml:space="preserve"> de </w:t>
            </w:r>
            <w:proofErr w:type="spellStart"/>
            <w:r w:rsidRPr="009519FD">
              <w:rPr>
                <w:sz w:val="20"/>
                <w:szCs w:val="24"/>
              </w:rPr>
              <w:t>sete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espigas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86AFC8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B66BA9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F10C36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12598D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0.525</w:t>
            </w:r>
          </w:p>
        </w:tc>
      </w:tr>
      <w:tr w:rsidR="004C78F9" w:rsidRPr="009519FD" w14:paraId="2F760A1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89924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Tremes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rijo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624832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1C7D34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A01CE9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25E873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0.645</w:t>
            </w:r>
          </w:p>
        </w:tc>
      </w:tr>
      <w:tr w:rsidR="004C78F9" w:rsidRPr="009519FD" w14:paraId="59679EB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E6E0EB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Lobeiro</w:t>
            </w:r>
            <w:proofErr w:type="spellEnd"/>
            <w:r w:rsidRPr="009519FD">
              <w:rPr>
                <w:sz w:val="20"/>
                <w:szCs w:val="24"/>
              </w:rPr>
              <w:t xml:space="preserve"> de </w:t>
            </w:r>
            <w:proofErr w:type="spellStart"/>
            <w:r w:rsidRPr="009519FD">
              <w:rPr>
                <w:sz w:val="20"/>
                <w:szCs w:val="24"/>
              </w:rPr>
              <w:t>grao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escuro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F374D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7AD00A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2FFEA9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ED701A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0.687</w:t>
            </w:r>
          </w:p>
        </w:tc>
      </w:tr>
      <w:tr w:rsidR="004C78F9" w:rsidRPr="009519FD" w14:paraId="7025D2A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73FAE2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D-1995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1094E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Russia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D07564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D85B92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E1D2BC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0.514</w:t>
            </w:r>
          </w:p>
        </w:tc>
      </w:tr>
      <w:tr w:rsidR="004C78F9" w:rsidRPr="009519FD" w14:paraId="54C1BD4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6101F1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IC 7640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384E8D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Russia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CE5E20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A1C7FB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25CFF7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01C088C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787B52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Belgrade 9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C3D30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Serbia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27C381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2816E6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A7626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0.852</w:t>
            </w:r>
          </w:p>
        </w:tc>
      </w:tr>
      <w:tr w:rsidR="004C78F9" w:rsidRPr="009519FD" w14:paraId="34EF604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24BE7A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1575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501BAD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Serbia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E69D98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DCA901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F07AFC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0.774</w:t>
            </w:r>
          </w:p>
        </w:tc>
      </w:tr>
      <w:tr w:rsidR="004C78F9" w:rsidRPr="009519FD" w14:paraId="20F996D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E4C53D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18/71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13A0C3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Serbia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AF480E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101608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CE1E42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0.648</w:t>
            </w:r>
          </w:p>
        </w:tc>
      </w:tr>
      <w:tr w:rsidR="004C78F9" w:rsidRPr="009519FD" w14:paraId="7D79D16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21C693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Arisnegro</w:t>
            </w:r>
            <w:proofErr w:type="spellEnd"/>
            <w:r w:rsidRPr="009519FD">
              <w:rPr>
                <w:sz w:val="20"/>
                <w:szCs w:val="24"/>
              </w:rPr>
              <w:t xml:space="preserve"> de Tenerife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6FCEB7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FE1626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489228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BFD3F7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3A18FE4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563A70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Basto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Duro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B0B710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0FB662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78A5C0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1FA4AE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0.738</w:t>
            </w:r>
          </w:p>
        </w:tc>
      </w:tr>
      <w:tr w:rsidR="004C78F9" w:rsidRPr="009519FD" w14:paraId="2C380FA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BE09D2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Blanco de Corella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2F9981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C4C89B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F4CFA4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729DE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0.858</w:t>
            </w:r>
          </w:p>
        </w:tc>
      </w:tr>
      <w:tr w:rsidR="004C78F9" w:rsidRPr="009519FD" w14:paraId="7F88BCA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DBD7AB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Blanquillo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918D04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7FA6CD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D2E270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E9D31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0.868</w:t>
            </w:r>
          </w:p>
        </w:tc>
      </w:tr>
      <w:tr w:rsidR="004C78F9" w:rsidRPr="009519FD" w14:paraId="235AEFE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BB9381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Candeal</w:t>
            </w:r>
            <w:proofErr w:type="spellEnd"/>
            <w:r w:rsidRPr="009519FD">
              <w:rPr>
                <w:sz w:val="20"/>
                <w:szCs w:val="24"/>
              </w:rPr>
              <w:t xml:space="preserve"> de Salamanca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BA9AED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7A5117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29C1E9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A4EFD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0.543</w:t>
            </w:r>
          </w:p>
        </w:tc>
      </w:tr>
      <w:tr w:rsidR="004C78F9" w:rsidRPr="009519FD" w14:paraId="698AC86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2B2CC0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Colorado de Jerez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049471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637FEA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D318F0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149067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0.712</w:t>
            </w:r>
          </w:p>
        </w:tc>
      </w:tr>
      <w:tr w:rsidR="004C78F9" w:rsidRPr="009519FD" w14:paraId="4BFC9B9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C37970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Enano</w:t>
            </w:r>
            <w:proofErr w:type="spellEnd"/>
            <w:r w:rsidRPr="009519FD">
              <w:rPr>
                <w:sz w:val="20"/>
                <w:szCs w:val="24"/>
              </w:rPr>
              <w:t xml:space="preserve"> de </w:t>
            </w:r>
            <w:proofErr w:type="spellStart"/>
            <w:r w:rsidRPr="009519FD">
              <w:rPr>
                <w:sz w:val="20"/>
                <w:szCs w:val="24"/>
              </w:rPr>
              <w:t>Andújar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BA8B00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176760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89BCBA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BE1AED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0.536</w:t>
            </w:r>
          </w:p>
        </w:tc>
      </w:tr>
      <w:tr w:rsidR="004C78F9" w:rsidRPr="009519FD" w14:paraId="14B58E8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4EA8A1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Fartó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4C1373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3708AD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F8BC4C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009029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1AFFC6D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429E74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Griego de Baleares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69A498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803F63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B08A57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5BFD29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0.867</w:t>
            </w:r>
          </w:p>
        </w:tc>
      </w:tr>
      <w:tr w:rsidR="004C78F9" w:rsidRPr="009519FD" w14:paraId="253CB1C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17B54C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 xml:space="preserve">Gros de </w:t>
            </w:r>
            <w:proofErr w:type="spellStart"/>
            <w:r w:rsidRPr="009519FD">
              <w:rPr>
                <w:sz w:val="20"/>
                <w:szCs w:val="24"/>
              </w:rPr>
              <w:t>Cerdaña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3715FF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F7B6D9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D28BC3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EC9227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0.869</w:t>
            </w:r>
          </w:p>
        </w:tc>
      </w:tr>
      <w:tr w:rsidR="004C78F9" w:rsidRPr="009519FD" w14:paraId="5EF2E6D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47E25F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Heraldo</w:t>
            </w:r>
            <w:proofErr w:type="spellEnd"/>
            <w:r w:rsidRPr="009519FD">
              <w:rPr>
                <w:sz w:val="20"/>
                <w:szCs w:val="24"/>
              </w:rPr>
              <w:t xml:space="preserve"> del Rhin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68377C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C97019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824875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C6A23F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0.833</w:t>
            </w:r>
          </w:p>
        </w:tc>
      </w:tr>
      <w:tr w:rsidR="004C78F9" w:rsidRPr="009519FD" w14:paraId="7914541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78EA8B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Pinet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6EB297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6A2311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742130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CE1AF7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0.649</w:t>
            </w:r>
          </w:p>
        </w:tc>
      </w:tr>
      <w:tr w:rsidR="004C78F9" w:rsidRPr="009519FD" w14:paraId="45864BB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BEB190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Pisana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cañihueca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52BE23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F91DBB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9A74B8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20A706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0.854</w:t>
            </w:r>
          </w:p>
        </w:tc>
      </w:tr>
      <w:tr w:rsidR="004C78F9" w:rsidRPr="009519FD" w14:paraId="381699F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C13D62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Raspinegro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Canario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00C00E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78C144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3F2F0F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A13E3C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0.72</w:t>
            </w:r>
          </w:p>
        </w:tc>
      </w:tr>
      <w:tr w:rsidR="004C78F9" w:rsidRPr="009519FD" w14:paraId="01C08B8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61D93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Raspinegro</w:t>
            </w:r>
            <w:proofErr w:type="spellEnd"/>
            <w:r w:rsidRPr="009519FD">
              <w:rPr>
                <w:sz w:val="20"/>
                <w:szCs w:val="24"/>
              </w:rPr>
              <w:t xml:space="preserve"> de </w:t>
            </w:r>
            <w:proofErr w:type="spellStart"/>
            <w:r w:rsidRPr="009519FD">
              <w:rPr>
                <w:sz w:val="20"/>
                <w:szCs w:val="24"/>
              </w:rPr>
              <w:t>Alcalá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Guadaira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7C0432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5DD5CD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83FF2B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84DF51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0.661</w:t>
            </w:r>
          </w:p>
        </w:tc>
      </w:tr>
      <w:tr w:rsidR="004C78F9" w:rsidRPr="009519FD" w14:paraId="0141E0F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2B5DD3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Recio</w:t>
            </w:r>
            <w:proofErr w:type="spellEnd"/>
            <w:r w:rsidRPr="009519FD">
              <w:rPr>
                <w:sz w:val="20"/>
                <w:szCs w:val="24"/>
              </w:rPr>
              <w:t xml:space="preserve"> de Almería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5F5382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B788D4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AD0DDD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9DA92E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0.798</w:t>
            </w:r>
          </w:p>
        </w:tc>
      </w:tr>
      <w:tr w:rsidR="004C78F9" w:rsidRPr="009519FD" w14:paraId="0B3277C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76016A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Verdial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C52FED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7070CB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47FB26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1ECF9A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0.644</w:t>
            </w:r>
          </w:p>
        </w:tc>
      </w:tr>
      <w:tr w:rsidR="004C78F9" w:rsidRPr="009519FD" w14:paraId="5412726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A28D2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Alonso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B2BB1F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657A3C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B33E38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0ACE67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0.518</w:t>
            </w:r>
          </w:p>
        </w:tc>
      </w:tr>
      <w:tr w:rsidR="004C78F9" w:rsidRPr="009519FD" w14:paraId="174A0CF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2BC512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Andalucía 344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D814C2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4538D5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461671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7BDCC0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0.518</w:t>
            </w:r>
          </w:p>
        </w:tc>
      </w:tr>
      <w:tr w:rsidR="004C78F9" w:rsidRPr="009519FD" w14:paraId="3B34896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EE0AF2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Azulejo de Villa del Río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CAB7C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9DF88F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F95F99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79506D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0.692</w:t>
            </w:r>
          </w:p>
        </w:tc>
      </w:tr>
      <w:tr w:rsidR="004C78F9" w:rsidRPr="009519FD" w14:paraId="240E5E1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986F9D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Blancal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A2BC8B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CC0920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2AF56E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BA5006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0.801</w:t>
            </w:r>
          </w:p>
        </w:tc>
      </w:tr>
      <w:tr w:rsidR="004C78F9" w:rsidRPr="009519FD" w14:paraId="771286A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63D93C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Blanquillón</w:t>
            </w:r>
            <w:proofErr w:type="spellEnd"/>
            <w:r w:rsidRPr="009519FD">
              <w:rPr>
                <w:sz w:val="20"/>
                <w:szCs w:val="24"/>
              </w:rPr>
              <w:t xml:space="preserve"> de </w:t>
            </w:r>
            <w:proofErr w:type="spellStart"/>
            <w:r w:rsidRPr="009519FD">
              <w:rPr>
                <w:sz w:val="20"/>
                <w:szCs w:val="24"/>
              </w:rPr>
              <w:t>Boñar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35BA5F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DFBD3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0EF664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B3338A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0.804</w:t>
            </w:r>
          </w:p>
        </w:tc>
      </w:tr>
      <w:tr w:rsidR="004C78F9" w:rsidRPr="009519FD" w14:paraId="68044EB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CC5EFB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 xml:space="preserve">Claro de </w:t>
            </w:r>
            <w:proofErr w:type="spellStart"/>
            <w:r w:rsidRPr="009519FD">
              <w:rPr>
                <w:sz w:val="20"/>
                <w:szCs w:val="24"/>
              </w:rPr>
              <w:t>Balazote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08A415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2F92B6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C02D9D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46D167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0.784</w:t>
            </w:r>
          </w:p>
        </w:tc>
      </w:tr>
      <w:tr w:rsidR="004C78F9" w:rsidRPr="009519FD" w14:paraId="20FE9C2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84BA64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Entrelargo</w:t>
            </w:r>
            <w:proofErr w:type="spellEnd"/>
            <w:r w:rsidRPr="009519FD">
              <w:rPr>
                <w:sz w:val="20"/>
                <w:szCs w:val="24"/>
              </w:rPr>
              <w:t xml:space="preserve"> de </w:t>
            </w:r>
            <w:proofErr w:type="spellStart"/>
            <w:r w:rsidRPr="009519FD">
              <w:rPr>
                <w:sz w:val="20"/>
                <w:szCs w:val="24"/>
              </w:rPr>
              <w:t>Montijo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935F02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54B725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A6D7F5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5BA23D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0.738</w:t>
            </w:r>
          </w:p>
        </w:tc>
      </w:tr>
      <w:tr w:rsidR="004C78F9" w:rsidRPr="009519FD" w14:paraId="2B1A3B5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2B9F10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Farto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cañifino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26006A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8EC63E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FC24F7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C6F764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0.768</w:t>
            </w:r>
          </w:p>
        </w:tc>
      </w:tr>
      <w:tr w:rsidR="004C78F9" w:rsidRPr="009519FD" w14:paraId="4EF3E84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864655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 xml:space="preserve">Rubio de </w:t>
            </w:r>
            <w:proofErr w:type="spellStart"/>
            <w:r w:rsidRPr="009519FD">
              <w:rPr>
                <w:sz w:val="20"/>
                <w:szCs w:val="24"/>
              </w:rPr>
              <w:t>Montijo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E91369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3E8133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9365FC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605289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0.717</w:t>
            </w:r>
          </w:p>
        </w:tc>
      </w:tr>
      <w:tr w:rsidR="004C78F9" w:rsidRPr="009519FD" w14:paraId="35E1151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E22AC1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Semental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33075A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51D466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F23B27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7835F0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0.592</w:t>
            </w:r>
          </w:p>
        </w:tc>
      </w:tr>
      <w:tr w:rsidR="004C78F9" w:rsidRPr="009519FD" w14:paraId="7878CEC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6F2D7C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Recio</w:t>
            </w:r>
            <w:proofErr w:type="spellEnd"/>
            <w:r w:rsidRPr="009519FD">
              <w:rPr>
                <w:sz w:val="20"/>
                <w:szCs w:val="24"/>
              </w:rPr>
              <w:t xml:space="preserve"> de Cañete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D4C4DD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35266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B2F53A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1A956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0.768</w:t>
            </w:r>
          </w:p>
        </w:tc>
      </w:tr>
      <w:tr w:rsidR="004C78F9" w:rsidRPr="009519FD" w14:paraId="2CAAA2E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DA2E00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 xml:space="preserve">Rubio de </w:t>
            </w:r>
            <w:proofErr w:type="spellStart"/>
            <w:r w:rsidRPr="009519FD">
              <w:rPr>
                <w:sz w:val="20"/>
                <w:szCs w:val="24"/>
              </w:rPr>
              <w:t>Belalcázar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C7A082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09760D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A6AD31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F3057F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0.774</w:t>
            </w:r>
          </w:p>
        </w:tc>
      </w:tr>
      <w:tr w:rsidR="004C78F9" w:rsidRPr="009519FD" w14:paraId="6B9BF8E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9373BA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 xml:space="preserve">Blanco </w:t>
            </w:r>
            <w:proofErr w:type="spellStart"/>
            <w:r w:rsidRPr="009519FD">
              <w:rPr>
                <w:sz w:val="20"/>
                <w:szCs w:val="24"/>
              </w:rPr>
              <w:t>Verdeal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6F7313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4278E0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C8173B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D41425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0.582</w:t>
            </w:r>
          </w:p>
        </w:tc>
      </w:tr>
      <w:tr w:rsidR="004C78F9" w:rsidRPr="009519FD" w14:paraId="3C5DA80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9A866D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Clarofino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C7E5DD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6E2ADC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130F59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E49B2D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0.762</w:t>
            </w:r>
          </w:p>
        </w:tc>
      </w:tr>
      <w:tr w:rsidR="004C78F9" w:rsidRPr="009519FD" w14:paraId="495A9A5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00520C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lastRenderedPageBreak/>
              <w:t>IG-95812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FC6C67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7B86CD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933607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309C86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0.993</w:t>
            </w:r>
          </w:p>
        </w:tc>
      </w:tr>
      <w:tr w:rsidR="004C78F9" w:rsidRPr="009519FD" w14:paraId="7ADD544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3E0FEC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IG-95841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99A46E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E9F9B8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C1E9B6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D3CA6F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0.501</w:t>
            </w:r>
          </w:p>
        </w:tc>
      </w:tr>
      <w:tr w:rsidR="004C78F9" w:rsidRPr="009519FD" w14:paraId="6486451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7F7E54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IG-95847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C232C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C76EEC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9B305A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SP1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3ECF52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06D8D34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E16694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IG-95931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CD20A1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0DA9FE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E36131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B86A0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084D449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72E3E8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Haurani</w:t>
            </w:r>
            <w:proofErr w:type="spellEnd"/>
            <w:r w:rsidRPr="009519FD">
              <w:rPr>
                <w:sz w:val="20"/>
                <w:szCs w:val="24"/>
              </w:rPr>
              <w:t xml:space="preserve"> 79-b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422BFC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424083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55CE8E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8607AA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0.587</w:t>
            </w:r>
          </w:p>
        </w:tc>
      </w:tr>
      <w:tr w:rsidR="004C78F9" w:rsidRPr="009519FD" w14:paraId="5BAE6C9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74DF18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Louri</w:t>
            </w:r>
            <w:proofErr w:type="spellEnd"/>
            <w:r w:rsidRPr="009519FD">
              <w:rPr>
                <w:sz w:val="20"/>
                <w:szCs w:val="24"/>
              </w:rPr>
              <w:t xml:space="preserve"> AP 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436E41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Tunisia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8D9145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AEEC44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4EC636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0.725</w:t>
            </w:r>
          </w:p>
        </w:tc>
      </w:tr>
      <w:tr w:rsidR="004C78F9" w:rsidRPr="009519FD" w14:paraId="4E562A0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D89A91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Souri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52899F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Tunisia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1A784E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2A35D0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034A2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0.65</w:t>
            </w:r>
          </w:p>
        </w:tc>
      </w:tr>
      <w:tr w:rsidR="004C78F9" w:rsidRPr="009519FD" w14:paraId="11185ED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A961D3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Realforte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BEA967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Tunisia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19A95B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26E627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FC3AED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0.632</w:t>
            </w:r>
          </w:p>
        </w:tc>
      </w:tr>
      <w:tr w:rsidR="004C78F9" w:rsidRPr="009519FD" w14:paraId="5E554F7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EFC2F3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Biskri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BABE5C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Tunisia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C9C233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D00003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4146AE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0.994</w:t>
            </w:r>
          </w:p>
        </w:tc>
      </w:tr>
      <w:tr w:rsidR="004C78F9" w:rsidRPr="009519FD" w14:paraId="43B2041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9D59F1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Hamira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345AEB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Tunisia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34C8F8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B2A065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642974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0.51</w:t>
            </w:r>
          </w:p>
        </w:tc>
      </w:tr>
      <w:tr w:rsidR="004C78F9" w:rsidRPr="009519FD" w14:paraId="00FCA1D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F54A26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Jennah</w:t>
            </w:r>
            <w:proofErr w:type="spellEnd"/>
            <w:r w:rsidRPr="009519FD">
              <w:rPr>
                <w:sz w:val="20"/>
                <w:szCs w:val="24"/>
              </w:rPr>
              <w:t xml:space="preserve"> </w:t>
            </w:r>
            <w:proofErr w:type="spellStart"/>
            <w:r w:rsidRPr="009519FD">
              <w:rPr>
                <w:sz w:val="20"/>
                <w:szCs w:val="24"/>
              </w:rPr>
              <w:t>Khetifa</w:t>
            </w:r>
            <w:proofErr w:type="spellEnd"/>
            <w:r w:rsidRPr="009519FD">
              <w:rPr>
                <w:sz w:val="20"/>
                <w:szCs w:val="24"/>
              </w:rPr>
              <w:t xml:space="preserve"> Rp4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CE7296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Tunisia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B2C220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722E0B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0142C8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0.697</w:t>
            </w:r>
          </w:p>
        </w:tc>
      </w:tr>
      <w:tr w:rsidR="004C78F9" w:rsidRPr="009519FD" w14:paraId="38BF78D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6D97F6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Mindium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0FAA65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Turkey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ACCDF2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098C85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04957F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0.583</w:t>
            </w:r>
          </w:p>
        </w:tc>
      </w:tr>
      <w:tr w:rsidR="004C78F9" w:rsidRPr="009519FD" w14:paraId="28C99F5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48BA41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BGE-018192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C2344A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Turkey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00E626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2E22D8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9F8CC7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0.739</w:t>
            </w:r>
          </w:p>
        </w:tc>
      </w:tr>
      <w:tr w:rsidR="004C78F9" w:rsidRPr="009519FD" w14:paraId="3569F29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9F2B4D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BGE018351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F101C4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Turkey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818D16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B25B2C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047969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0.595</w:t>
            </w:r>
          </w:p>
        </w:tc>
      </w:tr>
      <w:tr w:rsidR="004C78F9" w:rsidRPr="009519FD" w14:paraId="24F134D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C8C070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BGE018353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2F6B3F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Turkey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D63FB4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FACA59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D5A86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0.671</w:t>
            </w:r>
          </w:p>
        </w:tc>
      </w:tr>
      <w:tr w:rsidR="004C78F9" w:rsidRPr="009519FD" w14:paraId="3A797C6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4841C6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BGE-018354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B436E0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Turkey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4E0894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4FF9CD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D30F6D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0.766</w:t>
            </w:r>
          </w:p>
        </w:tc>
      </w:tr>
      <w:tr w:rsidR="004C78F9" w:rsidRPr="009519FD" w14:paraId="500720E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1A74CE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BGE019262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A3DCB3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Turkey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FAA485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2A5E40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129EA1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0.742</w:t>
            </w:r>
          </w:p>
        </w:tc>
      </w:tr>
      <w:tr w:rsidR="004C78F9" w:rsidRPr="009519FD" w14:paraId="0BE1FD7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C85BA2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BGE-019263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14400A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Turkey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8DACCC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CEDF5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FE1FE3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0.803</w:t>
            </w:r>
          </w:p>
        </w:tc>
      </w:tr>
      <w:tr w:rsidR="004C78F9" w:rsidRPr="009519FD" w14:paraId="7E98455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7C5794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BGE019264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DCA515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Turkey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5A03C0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F2B608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E24387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0.744</w:t>
            </w:r>
          </w:p>
        </w:tc>
      </w:tr>
      <w:tr w:rsidR="004C78F9" w:rsidRPr="009519FD" w14:paraId="7207036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2A9E9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BGE019265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B7F637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Turkey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118961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741D3F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36E1AC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0.76</w:t>
            </w:r>
          </w:p>
        </w:tc>
      </w:tr>
      <w:tr w:rsidR="004C78F9" w:rsidRPr="009519FD" w14:paraId="47DC20F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21AC44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BGE019266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7E9092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Turkey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210CE7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9CDBF5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533309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0.791</w:t>
            </w:r>
          </w:p>
        </w:tc>
      </w:tr>
      <w:tr w:rsidR="004C78F9" w:rsidRPr="009519FD" w14:paraId="048D465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2E8A2C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BGE-019270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1B9955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Turkey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7A31D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Landrace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7B9EF5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321036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0.55</w:t>
            </w:r>
          </w:p>
        </w:tc>
      </w:tr>
      <w:tr w:rsidR="004C78F9" w:rsidRPr="009519FD" w14:paraId="43F5290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AD1287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SAHEL 77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50B20E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Algeria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6FACB9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E6108C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B9A27C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0.599</w:t>
            </w:r>
          </w:p>
        </w:tc>
      </w:tr>
      <w:tr w:rsidR="004C78F9" w:rsidRPr="009519FD" w14:paraId="08135D2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F33D7A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BONAERENSE VALVERDE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2E5AB1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Argentina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FE06CE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FBE25D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CBEA02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0.936</w:t>
            </w:r>
          </w:p>
        </w:tc>
      </w:tr>
      <w:tr w:rsidR="004C78F9" w:rsidRPr="009519FD" w14:paraId="44DB094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9E9583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BUCK CANDISUR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7EB096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Argentina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ED4AE2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02AD48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6292E1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0.528</w:t>
            </w:r>
          </w:p>
        </w:tc>
      </w:tr>
      <w:tr w:rsidR="004C78F9" w:rsidRPr="009519FD" w14:paraId="0C773D6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1FF63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BUCK CRISTAL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DA3764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Argentina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2FC4E7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45BF81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74851C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0.984</w:t>
            </w:r>
          </w:p>
        </w:tc>
      </w:tr>
      <w:tr w:rsidR="004C78F9" w:rsidRPr="009519FD" w14:paraId="09A5371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57C668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ARIVATO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075FA0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Australia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906704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70D5B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68BBB8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2013A33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23FC83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BELLAROI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3F0FC2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Australia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F05A4D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6922CB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0CB3DE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479D2FE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C68261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KALKA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28AA01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Australia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B2C7AB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46D32B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C40A8E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0B8A375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443F71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SAINTLY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E6B8B2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Australia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EC5D71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6D986A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210048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</w:p>
        </w:tc>
      </w:tr>
      <w:tr w:rsidR="004C78F9" w:rsidRPr="009519FD" w14:paraId="78CB5E4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07AA47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TAMAROI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C04D74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Australia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0C39B6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B2DABB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2224C0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0.587</w:t>
            </w:r>
          </w:p>
        </w:tc>
      </w:tr>
      <w:tr w:rsidR="004C78F9" w:rsidRPr="009519FD" w14:paraId="3F8A8AF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CEC399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Ocotillo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D6AFD9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Canada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C8FADF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F11155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D6BE70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0.872</w:t>
            </w:r>
          </w:p>
        </w:tc>
      </w:tr>
      <w:tr w:rsidR="004C78F9" w:rsidRPr="009519FD" w14:paraId="1A3989A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10167D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Macoun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DF97B9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Canada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70763E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190DED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DC218A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7E0B40E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C61A4C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Wakooma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8FC38F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Canada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F225C8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444B07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A327DA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0.881</w:t>
            </w:r>
          </w:p>
        </w:tc>
      </w:tr>
      <w:tr w:rsidR="004C78F9" w:rsidRPr="009519FD" w14:paraId="080C2F5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0C540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Waskana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A52AC9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Canada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0B413B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7644A7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D887C0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0.929</w:t>
            </w:r>
          </w:p>
        </w:tc>
      </w:tr>
      <w:tr w:rsidR="004C78F9" w:rsidRPr="009519FD" w14:paraId="179D612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680883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AC AVONLEA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BF6E35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Canada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97BC13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BB0418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3CFD7F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0.843</w:t>
            </w:r>
          </w:p>
        </w:tc>
      </w:tr>
      <w:tr w:rsidR="004C78F9" w:rsidRPr="009519FD" w14:paraId="2D1FC62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BA5962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AC MORSE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A7EF0D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Canada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2EB818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FD46B0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31A258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0.993</w:t>
            </w:r>
          </w:p>
        </w:tc>
      </w:tr>
      <w:tr w:rsidR="004C78F9" w:rsidRPr="009519FD" w14:paraId="676FCF7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700980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AC NAVIGATOR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CD5660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Canada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1B76BA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4A9314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9D4E55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0.978</w:t>
            </w:r>
          </w:p>
        </w:tc>
      </w:tr>
      <w:tr w:rsidR="004C78F9" w:rsidRPr="009519FD" w14:paraId="07D708C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776E84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AC PATHFINDER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7BA337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Canada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D55ABE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AB1B6C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EBDF11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0.951</w:t>
            </w:r>
          </w:p>
        </w:tc>
      </w:tr>
      <w:tr w:rsidR="004C78F9" w:rsidRPr="009519FD" w14:paraId="0C86060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F7872D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COMMANDER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ADB677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Canada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E1C4E1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EED963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BA9649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0.981</w:t>
            </w:r>
          </w:p>
        </w:tc>
      </w:tr>
      <w:tr w:rsidR="004C78F9" w:rsidRPr="009519FD" w14:paraId="3100996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CA1DAF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STRONGFIELD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85AE85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Canada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2900F9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BB2363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ED5F40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0.641</w:t>
            </w:r>
          </w:p>
        </w:tc>
      </w:tr>
      <w:tr w:rsidR="004C78F9" w:rsidRPr="009519FD" w14:paraId="18E8BAE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F09AF8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CHAGUAL INIA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19EAC5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Chile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F46AD1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56A641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D8F2E1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3B0C1BD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356AB0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CHONTA INIA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EECCC9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Chile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D729A6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099FC1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E68F1A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0.755</w:t>
            </w:r>
          </w:p>
        </w:tc>
      </w:tr>
      <w:tr w:rsidR="004C78F9" w:rsidRPr="009519FD" w14:paraId="7F13015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A95D8F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GUAYACAN INIA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1B1098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Chile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FC6F6F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EFDAF7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541F9A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0.725</w:t>
            </w:r>
          </w:p>
        </w:tc>
      </w:tr>
      <w:tr w:rsidR="004C78F9" w:rsidRPr="009519FD" w14:paraId="45E0BFA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7281F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QUILAFEN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93F26C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Chile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6C0834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27A127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02426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0.691</w:t>
            </w:r>
          </w:p>
        </w:tc>
      </w:tr>
      <w:tr w:rsidR="004C78F9" w:rsidRPr="009519FD" w14:paraId="7D5CA95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A24A1B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UCARO 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A5D9B1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Chile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4147E0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132B7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1B1642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0.754</w:t>
            </w:r>
          </w:p>
        </w:tc>
      </w:tr>
      <w:tr w:rsidR="004C78F9" w:rsidRPr="009519FD" w14:paraId="0FB13DE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6D9B27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Gallareta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8A0783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CIMMYT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F31A36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E56D88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4BD5D4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0.973</w:t>
            </w:r>
          </w:p>
        </w:tc>
      </w:tr>
      <w:tr w:rsidR="004C78F9" w:rsidRPr="009519FD" w14:paraId="4F148BC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DA05BC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Jupare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BEC9B4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CIMMYT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F0D09E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24164A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1BEC83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0.917</w:t>
            </w:r>
          </w:p>
        </w:tc>
      </w:tr>
      <w:tr w:rsidR="004C78F9" w:rsidRPr="009519FD" w14:paraId="2358883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2430C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Sula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1541D2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CIMMYT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2EED2A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F13618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59229C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0.998</w:t>
            </w:r>
          </w:p>
        </w:tc>
      </w:tr>
      <w:tr w:rsidR="004C78F9" w:rsidRPr="009519FD" w14:paraId="5589B26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66D605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lastRenderedPageBreak/>
              <w:t>Vitron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D14FD2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CIMMYT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941D44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D79B0A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07C244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0.998</w:t>
            </w:r>
          </w:p>
        </w:tc>
      </w:tr>
      <w:tr w:rsidR="004C78F9" w:rsidRPr="009519FD" w14:paraId="300E943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E8E131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Somat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B7FA5A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CIMMYT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B04113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615B21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95D017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0.844</w:t>
            </w:r>
          </w:p>
        </w:tc>
      </w:tr>
      <w:tr w:rsidR="004C78F9" w:rsidRPr="009519FD" w14:paraId="68EBF86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A58D53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CIMMYT 67 - Plata 16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CF8E45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CIMMYT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35CC86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98004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F4A1A9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742CAD9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FA5CC4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CIMMYT 73 - Porto 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699B9F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CIMMYT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2804F8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F79137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2EB9E8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0.997</w:t>
            </w:r>
          </w:p>
        </w:tc>
      </w:tr>
      <w:tr w:rsidR="004C78F9" w:rsidRPr="009519FD" w14:paraId="0C4169F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10BE42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ARONAS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03B860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Cyprus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692864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E3523E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7AE7EC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5B7400B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489DC0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MESAORIA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7CAC91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Cyprus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9915B4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868CB8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754CE1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0.602</w:t>
            </w:r>
          </w:p>
        </w:tc>
      </w:tr>
      <w:tr w:rsidR="004C78F9" w:rsidRPr="009519FD" w14:paraId="0D1E1DA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C4CE9B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ARENDETO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DAFCF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Ethiopia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CB470C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157F59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6754D2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0.618</w:t>
            </w:r>
          </w:p>
        </w:tc>
      </w:tr>
      <w:tr w:rsidR="004C78F9" w:rsidRPr="009519FD" w14:paraId="6124CA7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764379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BOOHAI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AB6080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Ethiopia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45EE2C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72E341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291743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0.502</w:t>
            </w:r>
          </w:p>
        </w:tc>
      </w:tr>
      <w:tr w:rsidR="004C78F9" w:rsidRPr="009519FD" w14:paraId="6F66A5D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B78C2B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HORA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2D31E9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Ethiopia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848F8C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27C71B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B232C4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0.808</w:t>
            </w:r>
          </w:p>
        </w:tc>
      </w:tr>
      <w:tr w:rsidR="004C78F9" w:rsidRPr="009519FD" w14:paraId="42A5643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FF5013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MAROU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53CB29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Ethiopia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49B03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9DE25A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A57BAC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0.92</w:t>
            </w:r>
          </w:p>
        </w:tc>
      </w:tr>
      <w:tr w:rsidR="004C78F9" w:rsidRPr="009519FD" w14:paraId="0F02442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E01AE5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Arment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189900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567294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1A715E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200427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06C2DF6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4FE677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Arcalis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ED3F0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3AC5EC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6BC425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F4A0C3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4EF02BF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D00B14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Arcodur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E9EDD1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F94C0F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8BB255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E932B4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0.721</w:t>
            </w:r>
          </w:p>
        </w:tc>
      </w:tr>
      <w:tr w:rsidR="004C78F9" w:rsidRPr="009519FD" w14:paraId="06E9F42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ED48A0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Aronde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ABF6DA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CDE947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1F3135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539D69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0.61</w:t>
            </w:r>
          </w:p>
        </w:tc>
      </w:tr>
      <w:tr w:rsidR="004C78F9" w:rsidRPr="009519FD" w14:paraId="0812646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847ACA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Artimon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0B800A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DFEBD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0BA6F6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B50066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0.841</w:t>
            </w:r>
          </w:p>
        </w:tc>
      </w:tr>
      <w:tr w:rsidR="004C78F9" w:rsidRPr="009519FD" w14:paraId="5B6326C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4A1913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Attila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54DAD4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FFC2C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84F389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23AF8A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0.59</w:t>
            </w:r>
          </w:p>
        </w:tc>
      </w:tr>
      <w:tr w:rsidR="004C78F9" w:rsidRPr="009519FD" w14:paraId="2B3FDEA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5D31B4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Auroc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ECA1FC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B30E1F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D5A8D9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5F5A17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0.949</w:t>
            </w:r>
          </w:p>
        </w:tc>
      </w:tr>
      <w:tr w:rsidR="004C78F9" w:rsidRPr="009519FD" w14:paraId="0DCB005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C4E25C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Epidur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D0D27F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CC2867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DAE7B4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9BCDF2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0.512</w:t>
            </w:r>
          </w:p>
        </w:tc>
      </w:tr>
      <w:tr w:rsidR="004C78F9" w:rsidRPr="009519FD" w14:paraId="6EA0341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FD8E38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Flodur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E9D3DF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France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15EB54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95D0D2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1CF73F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0.606</w:t>
            </w:r>
          </w:p>
        </w:tc>
      </w:tr>
      <w:tr w:rsidR="004C78F9" w:rsidRPr="009519FD" w14:paraId="3509EA0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2FBA8D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Bonitec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B88AFB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Germany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5C921F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0290CE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1E18DC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4EC4A26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86418B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Burgos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314D5D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Germany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15D274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DB9684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CE315B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0.598</w:t>
            </w:r>
          </w:p>
        </w:tc>
      </w:tr>
      <w:tr w:rsidR="004C78F9" w:rsidRPr="009519FD" w14:paraId="0C07B12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8967D7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MALAVIKA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0572AD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India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B1395A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9612B2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FC1E1F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0.776</w:t>
            </w:r>
          </w:p>
        </w:tc>
      </w:tr>
      <w:tr w:rsidR="004C78F9" w:rsidRPr="009519FD" w14:paraId="6B477EC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E2403E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MALVARAJ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6B598F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India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FBB225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92123D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767FC5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0.646</w:t>
            </w:r>
          </w:p>
        </w:tc>
      </w:tr>
      <w:tr w:rsidR="004C78F9" w:rsidRPr="009519FD" w14:paraId="4558B48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0D7598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NARBADA 215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0937E8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India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569774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A12ADA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99C89A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0.755</w:t>
            </w:r>
          </w:p>
        </w:tc>
      </w:tr>
      <w:tr w:rsidR="004C78F9" w:rsidRPr="009519FD" w14:paraId="2B36316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712DDC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RAJ 1555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9D4399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India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DB17B1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CCD090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0DF8D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0.728</w:t>
            </w:r>
          </w:p>
        </w:tc>
      </w:tr>
      <w:tr w:rsidR="004C78F9" w:rsidRPr="009519FD" w14:paraId="4B6A1CA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9125DB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WH 896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0A2F84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India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71B5C6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FB41C5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BAF9EC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0.913</w:t>
            </w:r>
          </w:p>
        </w:tc>
      </w:tr>
      <w:tr w:rsidR="004C78F9" w:rsidRPr="009519FD" w14:paraId="4688B68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0DA9BC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OSCAR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D96B1A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Iran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92937E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D520DD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FE95C5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7D723EE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5CFE82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HAZERA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40940F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Israel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20CEFD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559A48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B08D8C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0.795</w:t>
            </w:r>
          </w:p>
        </w:tc>
      </w:tr>
      <w:tr w:rsidR="004C78F9" w:rsidRPr="009519FD" w14:paraId="32CDF67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2E455F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Claudio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CC214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CA9DD8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BA37F0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A4DB96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0.616</w:t>
            </w:r>
          </w:p>
        </w:tc>
      </w:tr>
      <w:tr w:rsidR="004C78F9" w:rsidRPr="009519FD" w14:paraId="69FFC4A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275E5F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Meridiano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004E6D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717937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E8187F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A49BDB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0.817</w:t>
            </w:r>
          </w:p>
        </w:tc>
      </w:tr>
      <w:tr w:rsidR="004C78F9" w:rsidRPr="009519FD" w14:paraId="14BEEF5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429580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Simeto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123A27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F1CB4D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B51FDB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37E062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0.624</w:t>
            </w:r>
          </w:p>
        </w:tc>
      </w:tr>
      <w:tr w:rsidR="004C78F9" w:rsidRPr="009519FD" w14:paraId="57B9088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BF1C3E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Svevo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4F4B40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AAB655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C5C34B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85F367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0.789</w:t>
            </w:r>
          </w:p>
        </w:tc>
      </w:tr>
      <w:tr w:rsidR="004C78F9" w:rsidRPr="009519FD" w14:paraId="4952022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088538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Creso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8F9E00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515239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702718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3C9370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0.78</w:t>
            </w:r>
          </w:p>
        </w:tc>
      </w:tr>
      <w:tr w:rsidR="004C78F9" w:rsidRPr="009519FD" w14:paraId="2E2A5DF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A298BD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Flavio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6E7036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77B9FF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CB50DD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8DFD63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3005626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A639FF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Ambral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AFD0C1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8C5B92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45BFA9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7AA016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0.676</w:t>
            </w:r>
          </w:p>
        </w:tc>
      </w:tr>
      <w:tr w:rsidR="004C78F9" w:rsidRPr="009519FD" w14:paraId="4A76126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99CDE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Anento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220742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214B80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FE5103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1AB7A0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0.64</w:t>
            </w:r>
          </w:p>
        </w:tc>
      </w:tr>
      <w:tr w:rsidR="004C78F9" w:rsidRPr="009519FD" w14:paraId="27E24B2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EADA0F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Ardente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603D9A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CC1939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946E87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051A98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03ADFEB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F6A1B9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Casiello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4B061F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DAA335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58073D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BE7B8E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0.566</w:t>
            </w:r>
          </w:p>
        </w:tc>
      </w:tr>
      <w:tr w:rsidR="004C78F9" w:rsidRPr="009519FD" w14:paraId="1368A0A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511895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Fenice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CCDFCA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561B7A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0CE811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D3B34E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0.751</w:t>
            </w:r>
          </w:p>
        </w:tc>
      </w:tr>
      <w:tr w:rsidR="004C78F9" w:rsidRPr="009519FD" w14:paraId="69242C1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FE8563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Appulo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F40B8F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1041FD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647362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4F654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0.517</w:t>
            </w:r>
          </w:p>
        </w:tc>
      </w:tr>
      <w:tr w:rsidR="004C78F9" w:rsidRPr="009519FD" w14:paraId="1A3CCBB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BBC1FB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Fortore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B1A3DA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8BCC92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D7E872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A13F22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</w:p>
        </w:tc>
      </w:tr>
      <w:tr w:rsidR="004C78F9" w:rsidRPr="009519FD" w14:paraId="5A4C370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95FB1E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Adamello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7399C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831E3F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D02B48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BD44AF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3A22C41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8E8C15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Cirillo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44E1BB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38A380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893A09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28457A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0.665</w:t>
            </w:r>
          </w:p>
        </w:tc>
      </w:tr>
      <w:tr w:rsidR="004C78F9" w:rsidRPr="009519FD" w14:paraId="79C03DD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2C9387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Zenit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C88EB9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Italy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BC344C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D31FA8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164F96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0.797</w:t>
            </w:r>
          </w:p>
        </w:tc>
      </w:tr>
      <w:tr w:rsidR="004C78F9" w:rsidRPr="009519FD" w14:paraId="0996B3F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F10D95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Annouar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46DB01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F09875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B9A3A1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6B49A7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7C332D0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58260B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Karim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5C46A5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B2FCE1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4021D5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02BD26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1080C5A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2544D0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Massa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71CB2F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30B170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B80660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7D7E53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0.95</w:t>
            </w:r>
          </w:p>
        </w:tc>
      </w:tr>
      <w:tr w:rsidR="004C78F9" w:rsidRPr="009519FD" w14:paraId="25C9766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72A346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Ouedezena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9297D3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7B524A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B4C290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3CEF63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7FC53A9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CCF102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Sarif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EAB626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FEA4EF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AE48C9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CF2201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0.683</w:t>
            </w:r>
          </w:p>
        </w:tc>
      </w:tr>
      <w:tr w:rsidR="004C78F9" w:rsidRPr="009519FD" w14:paraId="0DF1AAF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C667E5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lastRenderedPageBreak/>
              <w:t>Tassaout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309994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249680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528690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A50EF1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0.685</w:t>
            </w:r>
          </w:p>
        </w:tc>
      </w:tr>
      <w:tr w:rsidR="004C78F9" w:rsidRPr="009519FD" w14:paraId="1723FE1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B3781A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Yasmine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B75633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16C31B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EBCE3C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F7ADAA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0.697</w:t>
            </w:r>
          </w:p>
        </w:tc>
      </w:tr>
      <w:tr w:rsidR="004C78F9" w:rsidRPr="009519FD" w14:paraId="39AB5C8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AD7404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1804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ECA873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AB125A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8FDB8F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8AD413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0.622</w:t>
            </w:r>
          </w:p>
        </w:tc>
      </w:tr>
      <w:tr w:rsidR="004C78F9" w:rsidRPr="009519FD" w14:paraId="2DB2D50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E0A864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1805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4CF4C8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FB8C4E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E67436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A91FD6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0.849</w:t>
            </w:r>
          </w:p>
        </w:tc>
      </w:tr>
      <w:tr w:rsidR="004C78F9" w:rsidRPr="009519FD" w14:paraId="569CD0B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0A4008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1807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EB52C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7810AA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C8255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F18D47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0.68</w:t>
            </w:r>
          </w:p>
        </w:tc>
      </w:tr>
      <w:tr w:rsidR="004C78F9" w:rsidRPr="009519FD" w14:paraId="43DD71C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8FF1E3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1808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E37373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74E0FE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8C4B90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DFA3C0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0.665</w:t>
            </w:r>
          </w:p>
        </w:tc>
      </w:tr>
      <w:tr w:rsidR="004C78F9" w:rsidRPr="009519FD" w14:paraId="1F00E27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1635AC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1809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B9D681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Morocco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0AE38B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6C32EC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8E6881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0.898</w:t>
            </w:r>
          </w:p>
        </w:tc>
      </w:tr>
      <w:tr w:rsidR="004C78F9" w:rsidRPr="009519FD" w14:paraId="6B76806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FFC6A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ENDURO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1808D1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Netherland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BB0A29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25B27E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E1735C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0.55</w:t>
            </w:r>
          </w:p>
        </w:tc>
      </w:tr>
      <w:tr w:rsidR="004C78F9" w:rsidRPr="009519FD" w14:paraId="7DC987D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C291EA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WADHANAK 85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08AA74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Pakistan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240B6E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7B64AE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7658C7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0.904</w:t>
            </w:r>
          </w:p>
        </w:tc>
      </w:tr>
      <w:tr w:rsidR="004C78F9" w:rsidRPr="009519FD" w14:paraId="26C2B53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76C42A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Alcamin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F46DA7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Portugal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C37C51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292117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8B444D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3A1EAA1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6ADE9A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Bakht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8E95EC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Russia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BE580C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E89807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C126E5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56A2B2F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56EE7B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Selinogradskaja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ABCA21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Russia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1A305D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62355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49BC3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7079079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AB92C1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Amilcar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CDE21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0C0206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5A7EEC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681111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0.997</w:t>
            </w:r>
          </w:p>
        </w:tc>
      </w:tr>
      <w:tr w:rsidR="004C78F9" w:rsidRPr="009519FD" w14:paraId="5ACE92E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E2588E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Ancalei</w:t>
            </w:r>
            <w:proofErr w:type="spellEnd"/>
            <w:r w:rsidRPr="009519FD">
              <w:rPr>
                <w:sz w:val="20"/>
                <w:szCs w:val="24"/>
              </w:rPr>
              <w:t xml:space="preserve"> (PNTD/1)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1018D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38C760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E97AEC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C18B46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0.951</w:t>
            </w:r>
          </w:p>
        </w:tc>
      </w:tr>
      <w:tr w:rsidR="004C78F9" w:rsidRPr="009519FD" w14:paraId="5D692D1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1E6E24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Astigi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1831A9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D9F6B5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7E6D98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E34DF5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0.789</w:t>
            </w:r>
          </w:p>
        </w:tc>
      </w:tr>
      <w:tr w:rsidR="004C78F9" w:rsidRPr="009519FD" w14:paraId="673E64E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6F41B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Boabdil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DC1B54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B543B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969A4C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4E4593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0.726</w:t>
            </w:r>
          </w:p>
        </w:tc>
      </w:tr>
      <w:tr w:rsidR="004C78F9" w:rsidRPr="009519FD" w14:paraId="570DA8C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FB28D7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Bolido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FE934D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09D019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251A28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0D56E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0.623</w:t>
            </w:r>
          </w:p>
        </w:tc>
      </w:tr>
      <w:tr w:rsidR="004C78F9" w:rsidRPr="009519FD" w14:paraId="1BC7C96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20FDD7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Bolo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5AFE08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74604D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433BB5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FA6C45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0.702</w:t>
            </w:r>
          </w:p>
        </w:tc>
      </w:tr>
      <w:tr w:rsidR="004C78F9" w:rsidRPr="009519FD" w14:paraId="090DA13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A862EF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Hispasano</w:t>
            </w:r>
            <w:proofErr w:type="spellEnd"/>
            <w:r w:rsidRPr="009519FD">
              <w:rPr>
                <w:sz w:val="20"/>
                <w:szCs w:val="24"/>
              </w:rPr>
              <w:t xml:space="preserve"> (PNTD/3)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8C381B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F53D2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DBB5E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817185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0.892</w:t>
            </w:r>
          </w:p>
        </w:tc>
      </w:tr>
      <w:tr w:rsidR="004C78F9" w:rsidRPr="009519FD" w14:paraId="428442A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AEE8C2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Senadur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C829CF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9CC749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3A19BE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9E7891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0.584</w:t>
            </w:r>
          </w:p>
        </w:tc>
      </w:tr>
      <w:tr w:rsidR="004C78F9" w:rsidRPr="009519FD" w14:paraId="190A8BD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6FECD9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Vitronero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8215B5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2BAEC4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80661E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7E721D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0.537</w:t>
            </w:r>
          </w:p>
        </w:tc>
      </w:tr>
      <w:tr w:rsidR="004C78F9" w:rsidRPr="009519FD" w14:paraId="5DCC5F5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4A3F40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Mexa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0D47A9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270D85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E284C6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B07301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0.534</w:t>
            </w:r>
          </w:p>
        </w:tc>
      </w:tr>
      <w:tr w:rsidR="004C78F9" w:rsidRPr="009519FD" w14:paraId="1A4609C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4731C1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Camacho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F08BB9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D11CD5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EFFB75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329163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0.558</w:t>
            </w:r>
          </w:p>
        </w:tc>
      </w:tr>
      <w:tr w:rsidR="004C78F9" w:rsidRPr="009519FD" w14:paraId="7472F0F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BF11FC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Bidi 17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C5D205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BAF480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E6C2AB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6B04C7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3917232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892E4E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Abadia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66391F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4E263F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C21513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535B96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6B4D10A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7AD3F0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Anibal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C56D20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9C4D12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E999BB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5F88D2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0.502</w:t>
            </w:r>
          </w:p>
        </w:tc>
      </w:tr>
      <w:tr w:rsidR="004C78F9" w:rsidRPr="009519FD" w14:paraId="3E83102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684A29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Donduro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95D950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62B0D2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CA4625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95C8C6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0.809</w:t>
            </w:r>
          </w:p>
        </w:tc>
      </w:tr>
      <w:tr w:rsidR="004C78F9" w:rsidRPr="009519FD" w14:paraId="3355A02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50E8B1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Asdrúbal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9FBE28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F2E2CB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976098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058377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0.783</w:t>
            </w:r>
          </w:p>
        </w:tc>
      </w:tr>
      <w:tr w:rsidR="004C78F9" w:rsidRPr="009519FD" w14:paraId="17D55BA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6ED1D8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Belladur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191BFF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F7D77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B6E0D0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7F75D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0.598</w:t>
            </w:r>
          </w:p>
        </w:tc>
      </w:tr>
      <w:tr w:rsidR="004C78F9" w:rsidRPr="009519FD" w14:paraId="6D3E344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F2A16F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Bonzo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CC0FBB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28690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F5E73D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58FEB2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3957C12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66774B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Boreal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9F52E8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E06C4A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4B37C8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4BC5D6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0.699</w:t>
            </w:r>
          </w:p>
        </w:tc>
      </w:tr>
      <w:tr w:rsidR="004C78F9" w:rsidRPr="009519FD" w14:paraId="362A599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69B0B9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Borgia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5180EF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7042B9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6085F3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A38F56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0.535</w:t>
            </w:r>
          </w:p>
        </w:tc>
      </w:tr>
      <w:tr w:rsidR="004C78F9" w:rsidRPr="009519FD" w14:paraId="0651F89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1BBB70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Carpio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969FBE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1F0F39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3BE47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5C4B49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0.544</w:t>
            </w:r>
          </w:p>
        </w:tc>
      </w:tr>
      <w:tr w:rsidR="004C78F9" w:rsidRPr="009519FD" w14:paraId="40160C9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1B9FDD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Debano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74AE94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FE53FE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8D0A62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7840DE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2A3EE09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8ECF29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Duradero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524460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B9E6D7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7D9D3D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AA154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0.991</w:t>
            </w:r>
          </w:p>
        </w:tc>
      </w:tr>
      <w:tr w:rsidR="004C78F9" w:rsidRPr="009519FD" w14:paraId="1AD5713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93AC97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Excalibur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F4F8E1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A0A89C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154828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21FD90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0.508</w:t>
            </w:r>
          </w:p>
        </w:tc>
      </w:tr>
      <w:tr w:rsidR="004C78F9" w:rsidRPr="009519FD" w14:paraId="4BC58C1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964B05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Grecale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6CC9E1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2D8C41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0E6D4E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282B77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58EEDE3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49B9D0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Imhotep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0E4E7F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8A4E73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9482B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0C9632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115C5F2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ED08DA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Jabato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1D7CC3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EC20D7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58B132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36B95B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176FBE5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FBC5AA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Jaguar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7EE849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460AEF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C249F4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3FF626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0.543</w:t>
            </w:r>
          </w:p>
        </w:tc>
      </w:tr>
      <w:tr w:rsidR="004C78F9" w:rsidRPr="009519FD" w14:paraId="089C7D3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4E6328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Jiloca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E2C2DF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FED4C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DA7508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6C9039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0.554</w:t>
            </w:r>
          </w:p>
        </w:tc>
      </w:tr>
      <w:tr w:rsidR="004C78F9" w:rsidRPr="009519FD" w14:paraId="1217604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67BB4D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Kidur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2D669F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6ACD1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EE907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CDC14D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0.744</w:t>
            </w:r>
          </w:p>
        </w:tc>
      </w:tr>
      <w:tr w:rsidR="004C78F9" w:rsidRPr="009519FD" w14:paraId="35F8D26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5D47EA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Lebrija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40B626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3CAB07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1E0445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SP3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3AA43D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0.718</w:t>
            </w:r>
          </w:p>
        </w:tc>
      </w:tr>
      <w:tr w:rsidR="004C78F9" w:rsidRPr="009519FD" w14:paraId="7C9B5B7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5AD016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Mellaria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91B9E8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39DF0F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D32360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A4FA5E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7141F22A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F10BCF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Mexidur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02D6C2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99ADEB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55F2ED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F95649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3B6E92A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9F41D4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Paramo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5134B4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03D09D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0AF459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SP2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F0C719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0.665</w:t>
            </w:r>
          </w:p>
        </w:tc>
      </w:tr>
      <w:tr w:rsidR="004C78F9" w:rsidRPr="009519FD" w14:paraId="512E7F2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BFC367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Pingüino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5C1E5A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A94AFA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52488E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5A475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0.538</w:t>
            </w:r>
          </w:p>
        </w:tc>
      </w:tr>
      <w:tr w:rsidR="004C78F9" w:rsidRPr="009519FD" w14:paraId="2BAD97F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FD1DBC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Ponferrada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0E959D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328E41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2C28B9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C72D04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0.634</w:t>
            </w:r>
          </w:p>
        </w:tc>
      </w:tr>
      <w:tr w:rsidR="004C78F9" w:rsidRPr="009519FD" w14:paraId="3F98A80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DAB22C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Prospero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9626D3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005661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A29A11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A17014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0.738</w:t>
            </w:r>
          </w:p>
        </w:tc>
      </w:tr>
      <w:tr w:rsidR="004C78F9" w:rsidRPr="009519FD" w14:paraId="39D759C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E7401D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lastRenderedPageBreak/>
              <w:t>Ramirez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3769BE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84697E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73E1CE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4E6EB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0.781</w:t>
            </w:r>
          </w:p>
        </w:tc>
      </w:tr>
      <w:tr w:rsidR="004C78F9" w:rsidRPr="009519FD" w14:paraId="489917C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59D279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Randur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9050A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17B20E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BA90E2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F90299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0.521</w:t>
            </w:r>
          </w:p>
        </w:tc>
      </w:tr>
      <w:tr w:rsidR="004C78F9" w:rsidRPr="009519FD" w14:paraId="6A173C2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432A39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Safari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5BA66F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B0DEC4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02E16A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32769E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0.678</w:t>
            </w:r>
          </w:p>
        </w:tc>
      </w:tr>
      <w:tr w:rsidR="004C78F9" w:rsidRPr="009519FD" w14:paraId="11987FB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86A9D1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Santadur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D18A8A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60A3AA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179C0F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6EB729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0.783</w:t>
            </w:r>
          </w:p>
        </w:tc>
      </w:tr>
      <w:tr w:rsidR="004C78F9" w:rsidRPr="009519FD" w14:paraId="34A7FD3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268A6C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Semolero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3D2566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749F69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B86407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864233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0.784</w:t>
            </w:r>
          </w:p>
        </w:tc>
      </w:tr>
      <w:tr w:rsidR="004C78F9" w:rsidRPr="009519FD" w14:paraId="1F54002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BA9700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Severo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E3CC3D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C3116F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24C07F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9DA1B3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0.922</w:t>
            </w:r>
          </w:p>
        </w:tc>
      </w:tr>
      <w:tr w:rsidR="004C78F9" w:rsidRPr="009519FD" w14:paraId="213520A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497925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Taranto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5D6053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E92371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A5844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7541EF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0.96</w:t>
            </w:r>
          </w:p>
        </w:tc>
      </w:tr>
      <w:tr w:rsidR="004C78F9" w:rsidRPr="009519FD" w14:paraId="5E67015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E31A91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Tejón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230A0B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E92394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AAC973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A30D4F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0.531</w:t>
            </w:r>
          </w:p>
        </w:tc>
      </w:tr>
      <w:tr w:rsidR="004C78F9" w:rsidRPr="009519FD" w14:paraId="5E5DF0F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0AB38E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Tetradur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3B1D42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824896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CB8E95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CDCD18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0.793</w:t>
            </w:r>
          </w:p>
        </w:tc>
      </w:tr>
      <w:tr w:rsidR="004C78F9" w:rsidRPr="009519FD" w14:paraId="21D624C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4F323C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Valgera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EB06B8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119D28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6AED05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B7AD1F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21BC2A7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F4DF90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Valira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D5667D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6DB749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C14562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33A618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0.728</w:t>
            </w:r>
          </w:p>
        </w:tc>
      </w:tr>
      <w:tr w:rsidR="004C78F9" w:rsidRPr="009519FD" w14:paraId="7FEC18F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AB620E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Esquilache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817FEB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B93044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216E25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2F519D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2EEEE0B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F87158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Ariesol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C5276E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2A823A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76BBBA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B0B635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</w:t>
            </w:r>
          </w:p>
        </w:tc>
      </w:tr>
      <w:tr w:rsidR="004C78F9" w:rsidRPr="009519FD" w14:paraId="4158B72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D308E4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Euroduro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ACFD91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Spain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2C74AC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28B7F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C9593E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0.871</w:t>
            </w:r>
          </w:p>
        </w:tc>
      </w:tr>
      <w:tr w:rsidR="004C78F9" w:rsidRPr="009519FD" w14:paraId="0FAD6A2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37714B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Awalbit-7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A63214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80158D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6BB2AF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56B47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74336FD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ACEDB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Brachoua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CC3A17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816EC3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26FB49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727100A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0.897</w:t>
            </w:r>
          </w:p>
        </w:tc>
      </w:tr>
      <w:tr w:rsidR="004C78F9" w:rsidRPr="009519FD" w14:paraId="5EBBA41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456957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Chahba</w:t>
            </w:r>
            <w:proofErr w:type="spellEnd"/>
            <w:r w:rsidRPr="009519FD">
              <w:rPr>
                <w:sz w:val="20"/>
                <w:szCs w:val="24"/>
              </w:rPr>
              <w:t xml:space="preserve"> 88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8B215D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2FD61F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DA4917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D6DF77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0.931</w:t>
            </w:r>
          </w:p>
        </w:tc>
      </w:tr>
      <w:tr w:rsidR="004C78F9" w:rsidRPr="009519FD" w14:paraId="22F2CF5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F91E21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Chanst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A9C466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844DAE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48E4D2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23268F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0.855</w:t>
            </w:r>
          </w:p>
        </w:tc>
      </w:tr>
      <w:tr w:rsidR="004C78F9" w:rsidRPr="009519FD" w14:paraId="6CEBB95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808E1C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Fardes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7CA200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03A8D3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1497D4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B5813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0.888</w:t>
            </w:r>
          </w:p>
        </w:tc>
      </w:tr>
      <w:tr w:rsidR="004C78F9" w:rsidRPr="009519FD" w14:paraId="6422088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A312C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Massara-1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B9055F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B3EC5F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23E4B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AF2EAA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0AAE252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8ADEB6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Moosabil-1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32D79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2AA93C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4F4BCC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BFAAC3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52E7F03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5D5362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Omrabi</w:t>
            </w:r>
            <w:proofErr w:type="spellEnd"/>
            <w:r w:rsidRPr="009519FD">
              <w:rPr>
                <w:sz w:val="20"/>
                <w:szCs w:val="24"/>
              </w:rPr>
              <w:t xml:space="preserve"> 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F8AFA8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1B961F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FEFE34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0EEC42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296A337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6F69AD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Sabil</w:t>
            </w:r>
            <w:proofErr w:type="spellEnd"/>
            <w:r w:rsidRPr="009519FD">
              <w:rPr>
                <w:sz w:val="20"/>
                <w:szCs w:val="24"/>
              </w:rPr>
              <w:t xml:space="preserve"> 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D9DDF9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C96E53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3E44E8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8A4E82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0.998</w:t>
            </w:r>
          </w:p>
        </w:tc>
      </w:tr>
      <w:tr w:rsidR="004C78F9" w:rsidRPr="009519FD" w14:paraId="08A3F92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A44871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Stojocri-2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200302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C45744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F8BD07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1CA4AC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0.567</w:t>
            </w:r>
          </w:p>
        </w:tc>
      </w:tr>
      <w:tr w:rsidR="004C78F9" w:rsidRPr="009519FD" w14:paraId="66B4461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599475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Stork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452EB7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C1EF3D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A7C616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0B0B8F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0.552</w:t>
            </w:r>
          </w:p>
        </w:tc>
      </w:tr>
      <w:tr w:rsidR="004C78F9" w:rsidRPr="009519FD" w14:paraId="4B3C7DA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CF1342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Aghrass-1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C6A693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952A9B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34673D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0D6606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0.701</w:t>
            </w:r>
          </w:p>
        </w:tc>
      </w:tr>
      <w:tr w:rsidR="004C78F9" w:rsidRPr="009519FD" w14:paraId="3DFCCDF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AAE02C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Ammar-1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0AE721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F5B298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756009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9611F5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0.936</w:t>
            </w:r>
          </w:p>
        </w:tc>
      </w:tr>
      <w:tr w:rsidR="004C78F9" w:rsidRPr="009519FD" w14:paraId="7327C2B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67713E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Arislahn-5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143C9E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0A5913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AC0ACD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CB3A75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0.768</w:t>
            </w:r>
          </w:p>
        </w:tc>
      </w:tr>
      <w:tr w:rsidR="004C78F9" w:rsidRPr="009519FD" w14:paraId="7E3A7D3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766E2D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Awali-1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118461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B44C15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7BAAF5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FE4F93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0.718</w:t>
            </w:r>
          </w:p>
        </w:tc>
      </w:tr>
      <w:tr w:rsidR="004C78F9" w:rsidRPr="009519FD" w14:paraId="08CCE65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4E1871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Bicre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B08192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0B9D5E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4506FC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CDE576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0.985</w:t>
            </w:r>
          </w:p>
        </w:tc>
      </w:tr>
      <w:tr w:rsidR="004C78F9" w:rsidRPr="009519FD" w14:paraId="32A506A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7AC4C4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Chacan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7F60E2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5893B3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CB199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456D7E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0.793</w:t>
            </w:r>
          </w:p>
        </w:tc>
      </w:tr>
      <w:tr w:rsidR="004C78F9" w:rsidRPr="009519FD" w14:paraId="6DBEAC8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FFC9FF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Cham-1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99281A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484CE4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5EAD8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D90F97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727DCF0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6EEC67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Derra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141697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5782C6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E4C8FB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A33061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0.615</w:t>
            </w:r>
          </w:p>
        </w:tc>
      </w:tr>
      <w:tr w:rsidR="004C78F9" w:rsidRPr="009519FD" w14:paraId="6E59F4B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F7B8F7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Guerou-1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23AA48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EC613D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FF4590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C0747C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0.95</w:t>
            </w:r>
          </w:p>
        </w:tc>
      </w:tr>
      <w:tr w:rsidR="004C78F9" w:rsidRPr="009519FD" w14:paraId="3AE667B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C0DCC5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Kabir1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865514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1EB7CD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221F7F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C33663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0.673</w:t>
            </w:r>
          </w:p>
        </w:tc>
      </w:tr>
      <w:tr w:rsidR="004C78F9" w:rsidRPr="009519FD" w14:paraId="0D40F17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4258F6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Khabur-1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FFA430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EEAEFC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5FDD65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614F67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0.893</w:t>
            </w:r>
          </w:p>
        </w:tc>
      </w:tr>
      <w:tr w:rsidR="004C78F9" w:rsidRPr="009519FD" w14:paraId="131CC5F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F7BB30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Lagonil-2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78FDCC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51476F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D25751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109E18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0.718</w:t>
            </w:r>
          </w:p>
        </w:tc>
      </w:tr>
      <w:tr w:rsidR="004C78F9" w:rsidRPr="009519FD" w14:paraId="1CD1FEF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1E26B3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Lagost</w:t>
            </w:r>
            <w:proofErr w:type="spellEnd"/>
            <w:r w:rsidRPr="009519FD">
              <w:rPr>
                <w:sz w:val="20"/>
                <w:szCs w:val="24"/>
              </w:rPr>
              <w:t xml:space="preserve"> 3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639084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5008FE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19E26A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B3EA1C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0.739</w:t>
            </w:r>
          </w:p>
        </w:tc>
      </w:tr>
      <w:tr w:rsidR="004C78F9" w:rsidRPr="009519FD" w14:paraId="38A32BA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F2FA96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Lahn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283B2A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16A3A3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3481FA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0F2408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0.991</w:t>
            </w:r>
          </w:p>
        </w:tc>
      </w:tr>
      <w:tr w:rsidR="004C78F9" w:rsidRPr="009519FD" w14:paraId="14EB00C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6CD812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Loukos-1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4DF86F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E49592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EEDA8E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E754BD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0.957</w:t>
            </w:r>
          </w:p>
        </w:tc>
      </w:tr>
      <w:tr w:rsidR="004C78F9" w:rsidRPr="009519FD" w14:paraId="5D916A9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6896FF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Maamouri-1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1992DE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C81A75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4FE957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5B7F72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0.849</w:t>
            </w:r>
          </w:p>
        </w:tc>
      </w:tr>
      <w:tr w:rsidR="004C78F9" w:rsidRPr="009519FD" w14:paraId="4F0A487F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EB3BB8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Marsyr-1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02E60F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E49E62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40F2F8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59EFAD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0.841</w:t>
            </w:r>
          </w:p>
        </w:tc>
      </w:tr>
      <w:tr w:rsidR="004C78F9" w:rsidRPr="009519FD" w14:paraId="68803A2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88C1F0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Moulsabil</w:t>
            </w:r>
            <w:proofErr w:type="spellEnd"/>
            <w:r w:rsidRPr="009519FD">
              <w:rPr>
                <w:sz w:val="20"/>
                <w:szCs w:val="24"/>
              </w:rPr>
              <w:t xml:space="preserve"> 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28F492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DF62F7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886C67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578707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0.85</w:t>
            </w:r>
          </w:p>
        </w:tc>
      </w:tr>
      <w:tr w:rsidR="004C78F9" w:rsidRPr="009519FD" w14:paraId="6ADEB4C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A440D1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Murlagost-1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FB5F44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26A37D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FED155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558631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0.778</w:t>
            </w:r>
          </w:p>
        </w:tc>
      </w:tr>
      <w:tr w:rsidR="004C78F9" w:rsidRPr="009519FD" w14:paraId="50D08B1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CCA62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Omgenil-3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B3C4B8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32A4EC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91D5FA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6EB02A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0.712</w:t>
            </w:r>
          </w:p>
        </w:tc>
      </w:tr>
      <w:tr w:rsidR="004C78F9" w:rsidRPr="009519FD" w14:paraId="571A1F7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B75D35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Omrabi</w:t>
            </w:r>
            <w:proofErr w:type="spellEnd"/>
            <w:r w:rsidRPr="009519FD">
              <w:rPr>
                <w:sz w:val="20"/>
                <w:szCs w:val="24"/>
              </w:rPr>
              <w:t xml:space="preserve"> 3 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238A6F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26A11C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A397E3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AAB424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0B5EE14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0350BB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Omruf-2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E103BC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FD1631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ED3F6A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4AA111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0.958</w:t>
            </w:r>
          </w:p>
        </w:tc>
      </w:tr>
      <w:tr w:rsidR="004C78F9" w:rsidRPr="009519FD" w14:paraId="291614AC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1F4F13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ORT-1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CD6294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EF9D33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128EA0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9A7E55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0.695</w:t>
            </w:r>
          </w:p>
        </w:tc>
      </w:tr>
      <w:tr w:rsidR="004C78F9" w:rsidRPr="009519FD" w14:paraId="080FE7D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F23CAB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Ouaserl-1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B24020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F6FA27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8B763E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E7F634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0.679</w:t>
            </w:r>
          </w:p>
        </w:tc>
      </w:tr>
      <w:tr w:rsidR="004C78F9" w:rsidRPr="009519FD" w14:paraId="1F0DA9D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53E0F8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lastRenderedPageBreak/>
              <w:t>Ouasloukos-1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8E6818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E0365C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363EE9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BC5D1C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0.916</w:t>
            </w:r>
          </w:p>
        </w:tc>
      </w:tr>
      <w:tr w:rsidR="004C78F9" w:rsidRPr="009519FD" w14:paraId="2F1C84D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A39825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Quabrach-1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B49DFE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C207A4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4FF3D2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ED9A85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0.828</w:t>
            </w:r>
          </w:p>
        </w:tc>
      </w:tr>
      <w:tr w:rsidR="004C78F9" w:rsidRPr="009519FD" w14:paraId="616548C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4205D8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Sebah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8B0095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46207D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FD2E14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818258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0.738</w:t>
            </w:r>
          </w:p>
        </w:tc>
      </w:tr>
      <w:tr w:rsidR="004C78F9" w:rsidRPr="009519FD" w14:paraId="07AA0D1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5A5906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Stojocri-3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3BA162E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95D486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AAFB8F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257A6E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0.571</w:t>
            </w:r>
          </w:p>
        </w:tc>
      </w:tr>
      <w:tr w:rsidR="004C78F9" w:rsidRPr="009519FD" w14:paraId="4D70255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1C3D3F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Terbol97-3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0A66F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C18649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ED70B9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AE4251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0.779</w:t>
            </w:r>
          </w:p>
        </w:tc>
      </w:tr>
      <w:tr w:rsidR="004C78F9" w:rsidRPr="009519FD" w14:paraId="3B80BBB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255852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Wadalmez-1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5E1D70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402E15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D8A95A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89AF39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0.774</w:t>
            </w:r>
          </w:p>
        </w:tc>
      </w:tr>
      <w:tr w:rsidR="004C78F9" w:rsidRPr="009519FD" w14:paraId="23A4560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4AECB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Zeina 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0CC58C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A7688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0676D5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ADB219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0.678</w:t>
            </w:r>
          </w:p>
        </w:tc>
      </w:tr>
      <w:tr w:rsidR="004C78F9" w:rsidRPr="009519FD" w14:paraId="7038534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286136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Waha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CA338B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Syria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CC3F70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4E8E85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62623C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2BDBDCF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3BDFA28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KARIM 80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D6B303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Tunisia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425B50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59DA6F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C1BA6D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0.999</w:t>
            </w:r>
          </w:p>
        </w:tc>
      </w:tr>
      <w:tr w:rsidR="004C78F9" w:rsidRPr="009519FD" w14:paraId="4956F909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CB8FAA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KHIAR 92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F74830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Tunisia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3D288E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EDA704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D11A79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0.997</w:t>
            </w:r>
          </w:p>
        </w:tc>
      </w:tr>
      <w:tr w:rsidR="004C78F9" w:rsidRPr="009519FD" w14:paraId="0520FA9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89CBC6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MÂALI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FF508C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Tunisia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65F4F3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16F4B1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5A0CE8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0.858</w:t>
            </w:r>
          </w:p>
        </w:tc>
      </w:tr>
      <w:tr w:rsidR="004C78F9" w:rsidRPr="009519FD" w14:paraId="0E1C486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D399CD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NASR 99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642A9D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Tunisia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67B613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64E7F3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C720AF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0.694</w:t>
            </w:r>
          </w:p>
        </w:tc>
      </w:tr>
      <w:tr w:rsidR="004C78F9" w:rsidRPr="009519FD" w14:paraId="078B0BA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E117B1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RAZZAK 87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FAD0B7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Tunisia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C9E68F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42CB7A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428F1E5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0.844</w:t>
            </w:r>
          </w:p>
        </w:tc>
      </w:tr>
      <w:tr w:rsidR="004C78F9" w:rsidRPr="009519FD" w14:paraId="2814CCE2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C4AD3A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AMANOS 97.3.1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DA7245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Turkey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7029A93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94DA91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35D29A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0.691</w:t>
            </w:r>
          </w:p>
        </w:tc>
      </w:tr>
      <w:tr w:rsidR="004C78F9" w:rsidRPr="009519FD" w14:paraId="3EF5BAE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104B75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Kronos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CF9879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BD4DFD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09CF9E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12CCE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0.533</w:t>
            </w:r>
          </w:p>
        </w:tc>
      </w:tr>
      <w:tr w:rsidR="004C78F9" w:rsidRPr="009519FD" w14:paraId="566F274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40FDFB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Duraking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00691B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710639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ACA1A8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667C7F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0.679</w:t>
            </w:r>
          </w:p>
        </w:tc>
      </w:tr>
      <w:tr w:rsidR="004C78F9" w:rsidRPr="009519FD" w14:paraId="4C57CA08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1435CE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Fjord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050295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E4FC30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4F8EA2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C3A86F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0.996</w:t>
            </w:r>
          </w:p>
        </w:tc>
      </w:tr>
      <w:tr w:rsidR="004C78F9" w:rsidRPr="009519FD" w14:paraId="7CA0E46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EEE5FC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Lakota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9DC80E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1B4AC9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F28F4D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01462F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0.615</w:t>
            </w:r>
          </w:p>
        </w:tc>
      </w:tr>
      <w:tr w:rsidR="004C78F9" w:rsidRPr="009519FD" w14:paraId="260FFF21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3683A3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Lloyd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08DFE5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263F9F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079842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0D0671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0.884</w:t>
            </w:r>
          </w:p>
        </w:tc>
      </w:tr>
      <w:tr w:rsidR="004C78F9" w:rsidRPr="009519FD" w14:paraId="3E7198B4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EBB4EA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Matt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2C6642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FFDA23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10459EC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9E8437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0.795</w:t>
            </w:r>
          </w:p>
        </w:tc>
      </w:tr>
      <w:tr w:rsidR="004C78F9" w:rsidRPr="009519FD" w14:paraId="7EC62E4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6FC151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Medora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FC3170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A5786C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AD9E68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46D439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0.998</w:t>
            </w:r>
          </w:p>
        </w:tc>
      </w:tr>
      <w:tr w:rsidR="004C78F9" w:rsidRPr="009519FD" w14:paraId="4FEFE920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13EA25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Modoc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18A9782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873F9B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543FB12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A7B1C0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4C54AE7D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41CF58A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Monroe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4A87D07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7550CA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74D2DE3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8A4FB9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0.997</w:t>
            </w:r>
          </w:p>
        </w:tc>
      </w:tr>
      <w:tr w:rsidR="004C78F9" w:rsidRPr="009519FD" w14:paraId="30A24FFB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67B6DB0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proofErr w:type="spellStart"/>
            <w:r w:rsidRPr="009519FD">
              <w:rPr>
                <w:sz w:val="20"/>
                <w:szCs w:val="24"/>
              </w:rPr>
              <w:t>Orita</w:t>
            </w:r>
            <w:proofErr w:type="spellEnd"/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CFEACA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131A90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92F4EA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6E880C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0.587</w:t>
            </w:r>
          </w:p>
        </w:tc>
      </w:tr>
      <w:tr w:rsidR="004C78F9" w:rsidRPr="009519FD" w14:paraId="0DCD912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DE30E4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Vic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AA869B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59EBEE0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4B17D2B2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6BFAC11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0.941</w:t>
            </w:r>
          </w:p>
        </w:tc>
      </w:tr>
      <w:tr w:rsidR="004C78F9" w:rsidRPr="009519FD" w14:paraId="1EBDF0D5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24749A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Ward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3E28C5A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52F210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C11E1B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150C9507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0.998</w:t>
            </w:r>
          </w:p>
        </w:tc>
      </w:tr>
      <w:tr w:rsidR="004C78F9" w:rsidRPr="009519FD" w14:paraId="48E57253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77CCD33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West Bred Laker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07CF31B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32B3A37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09389A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71417E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0.581</w:t>
            </w:r>
          </w:p>
        </w:tc>
      </w:tr>
      <w:tr w:rsidR="004C78F9" w:rsidRPr="009519FD" w14:paraId="56FA3667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55FB49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Colorado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639FE7E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0890B46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3266B12F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28A82E0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0.862</w:t>
            </w:r>
          </w:p>
        </w:tc>
      </w:tr>
      <w:tr w:rsidR="004C78F9" w:rsidRPr="009519FD" w14:paraId="353AC57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5805FD49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Cortez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78D2BAA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474E758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28006B94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Admixed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32BDFF0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-</w:t>
            </w:r>
          </w:p>
        </w:tc>
      </w:tr>
      <w:tr w:rsidR="004C78F9" w:rsidRPr="009519FD" w14:paraId="20C3AED6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2AB73B4E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Durex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526AF29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6BE91066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672703D3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SP5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5ECAAFB5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0.772</w:t>
            </w:r>
          </w:p>
        </w:tc>
      </w:tr>
      <w:tr w:rsidR="004C78F9" w:rsidRPr="009519FD" w14:paraId="242A49AE" w14:textId="77777777" w:rsidTr="00175812">
        <w:trPr>
          <w:jc w:val="center"/>
        </w:trPr>
        <w:tc>
          <w:tcPr>
            <w:tcW w:w="4381" w:type="dxa"/>
            <w:shd w:val="clear" w:color="auto" w:fill="auto"/>
            <w:noWrap/>
            <w:vAlign w:val="center"/>
            <w:hideMark/>
          </w:tcPr>
          <w:p w14:paraId="0E1719CB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West Bred Turbo</w:t>
            </w:r>
          </w:p>
        </w:tc>
        <w:tc>
          <w:tcPr>
            <w:tcW w:w="1922" w:type="dxa"/>
            <w:shd w:val="clear" w:color="auto" w:fill="auto"/>
            <w:noWrap/>
            <w:vAlign w:val="center"/>
            <w:hideMark/>
          </w:tcPr>
          <w:p w14:paraId="27453041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USA</w:t>
            </w:r>
          </w:p>
        </w:tc>
        <w:tc>
          <w:tcPr>
            <w:tcW w:w="1545" w:type="dxa"/>
            <w:shd w:val="clear" w:color="auto" w:fill="auto"/>
            <w:noWrap/>
            <w:vAlign w:val="center"/>
            <w:hideMark/>
          </w:tcPr>
          <w:p w14:paraId="2458E73C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Modern</w:t>
            </w:r>
          </w:p>
        </w:tc>
        <w:tc>
          <w:tcPr>
            <w:tcW w:w="1546" w:type="dxa"/>
            <w:shd w:val="clear" w:color="auto" w:fill="auto"/>
            <w:noWrap/>
            <w:vAlign w:val="center"/>
            <w:hideMark/>
          </w:tcPr>
          <w:p w14:paraId="01ABB66D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SP4</w:t>
            </w:r>
          </w:p>
        </w:tc>
        <w:tc>
          <w:tcPr>
            <w:tcW w:w="1072" w:type="dxa"/>
            <w:shd w:val="clear" w:color="auto" w:fill="auto"/>
            <w:noWrap/>
            <w:vAlign w:val="center"/>
            <w:hideMark/>
          </w:tcPr>
          <w:p w14:paraId="33822DF8" w14:textId="77777777" w:rsidR="004C78F9" w:rsidRPr="009519FD" w:rsidRDefault="004C78F9" w:rsidP="00175812">
            <w:pPr>
              <w:pStyle w:val="BodyText"/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sz w:val="20"/>
                <w:szCs w:val="24"/>
              </w:rPr>
            </w:pPr>
            <w:r w:rsidRPr="009519FD">
              <w:rPr>
                <w:sz w:val="20"/>
                <w:szCs w:val="24"/>
              </w:rPr>
              <w:t>0.681</w:t>
            </w:r>
          </w:p>
        </w:tc>
      </w:tr>
    </w:tbl>
    <w:p w14:paraId="384A6F11" w14:textId="77777777" w:rsidR="004C78F9" w:rsidRPr="002D5309" w:rsidRDefault="004C78F9" w:rsidP="004C78F9">
      <w:pPr>
        <w:pStyle w:val="MDPI51figurecaption"/>
        <w:ind w:left="425" w:right="425"/>
        <w:jc w:val="center"/>
      </w:pPr>
    </w:p>
    <w:sectPr w:rsidR="004C78F9" w:rsidRPr="002D5309" w:rsidSect="002E1F28">
      <w:headerReference w:type="even" r:id="rId18"/>
      <w:headerReference w:type="default" r:id="rId19"/>
      <w:footerReference w:type="default" r:id="rId20"/>
      <w:headerReference w:type="first" r:id="rId21"/>
      <w:footerReference w:type="first" r:id="rId22"/>
      <w:type w:val="continuous"/>
      <w:pgSz w:w="11906" w:h="16838" w:code="9"/>
      <w:pgMar w:top="1417" w:right="720" w:bottom="1077" w:left="720" w:header="1020" w:footer="340" w:gutter="0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619470C" w14:textId="77777777" w:rsidR="00FF16D2" w:rsidRDefault="00FF16D2">
      <w:pPr>
        <w:spacing w:line="240" w:lineRule="auto"/>
      </w:pPr>
      <w:r>
        <w:separator/>
      </w:r>
    </w:p>
  </w:endnote>
  <w:endnote w:type="continuationSeparator" w:id="0">
    <w:p w14:paraId="7D450A1C" w14:textId="77777777" w:rsidR="00FF16D2" w:rsidRDefault="00FF16D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0B207F" w14:textId="77777777" w:rsidR="004C78F9" w:rsidRPr="008642CC" w:rsidRDefault="004C78F9" w:rsidP="001F76E9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1C7143" w14:textId="77777777" w:rsidR="004C78F9" w:rsidRDefault="004C78F9" w:rsidP="00D67EF8">
    <w:pPr>
      <w:pBdr>
        <w:top w:val="single" w:sz="4" w:space="0" w:color="000000"/>
      </w:pBdr>
      <w:tabs>
        <w:tab w:val="right" w:pos="8844"/>
      </w:tabs>
      <w:adjustRightInd w:val="0"/>
      <w:snapToGrid w:val="0"/>
      <w:spacing w:before="480" w:line="100" w:lineRule="exact"/>
      <w:rPr>
        <w:i/>
        <w:sz w:val="16"/>
        <w:szCs w:val="16"/>
      </w:rPr>
    </w:pPr>
  </w:p>
  <w:p w14:paraId="3C321E23" w14:textId="77777777" w:rsidR="004C78F9" w:rsidRPr="00372FCD" w:rsidRDefault="004C78F9" w:rsidP="00684E2F">
    <w:pPr>
      <w:tabs>
        <w:tab w:val="right" w:pos="10466"/>
      </w:tabs>
      <w:adjustRightInd w:val="0"/>
      <w:snapToGrid w:val="0"/>
      <w:spacing w:line="240" w:lineRule="auto"/>
      <w:rPr>
        <w:sz w:val="16"/>
        <w:szCs w:val="16"/>
        <w:lang w:val="fr-CH"/>
      </w:rPr>
    </w:pPr>
    <w:r w:rsidRPr="00ED1EBA">
      <w:rPr>
        <w:i/>
        <w:sz w:val="16"/>
        <w:szCs w:val="16"/>
      </w:rPr>
      <w:t>Biology</w:t>
    </w:r>
    <w:r>
      <w:rPr>
        <w:i/>
        <w:sz w:val="16"/>
        <w:szCs w:val="16"/>
      </w:rPr>
      <w:t xml:space="preserve"> </w:t>
    </w:r>
    <w:r w:rsidRPr="00F640E5">
      <w:rPr>
        <w:b/>
        <w:bCs/>
        <w:iCs/>
        <w:sz w:val="16"/>
        <w:szCs w:val="16"/>
      </w:rPr>
      <w:t>2021</w:t>
    </w:r>
    <w:r w:rsidRPr="00A5156D">
      <w:rPr>
        <w:bCs/>
        <w:iCs/>
        <w:sz w:val="16"/>
        <w:szCs w:val="16"/>
      </w:rPr>
      <w:t xml:space="preserve">, </w:t>
    </w:r>
    <w:r w:rsidRPr="00F640E5">
      <w:rPr>
        <w:bCs/>
        <w:i/>
        <w:iCs/>
        <w:sz w:val="16"/>
        <w:szCs w:val="16"/>
      </w:rPr>
      <w:t>10</w:t>
    </w:r>
    <w:r w:rsidRPr="00A5156D">
      <w:rPr>
        <w:bCs/>
        <w:iCs/>
        <w:sz w:val="16"/>
        <w:szCs w:val="16"/>
      </w:rPr>
      <w:t xml:space="preserve">, </w:t>
    </w:r>
    <w:r>
      <w:rPr>
        <w:bCs/>
        <w:iCs/>
        <w:sz w:val="16"/>
        <w:szCs w:val="16"/>
      </w:rPr>
      <w:t>x. https://doi.org/10.3390/xxxxx</w:t>
    </w:r>
    <w:r w:rsidRPr="00372FCD">
      <w:rPr>
        <w:sz w:val="16"/>
        <w:szCs w:val="16"/>
        <w:lang w:val="fr-CH"/>
      </w:rPr>
      <w:tab/>
      <w:t>www.mdpi.com/journal/</w:t>
    </w:r>
    <w:r w:rsidRPr="00ED1EBA">
      <w:rPr>
        <w:sz w:val="16"/>
        <w:szCs w:val="16"/>
      </w:rPr>
      <w:t>biology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E1041F6" w14:textId="77777777" w:rsidR="00FF16D2" w:rsidRDefault="00FF16D2">
      <w:pPr>
        <w:spacing w:line="240" w:lineRule="auto"/>
      </w:pPr>
      <w:r>
        <w:separator/>
      </w:r>
    </w:p>
  </w:footnote>
  <w:footnote w:type="continuationSeparator" w:id="0">
    <w:p w14:paraId="18BD7388" w14:textId="77777777" w:rsidR="00FF16D2" w:rsidRDefault="00FF16D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E6A68B" w14:textId="77777777" w:rsidR="004C78F9" w:rsidRDefault="004C78F9" w:rsidP="001F76E9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5FDE7D3" w14:textId="77777777" w:rsidR="004C78F9" w:rsidRDefault="004C78F9" w:rsidP="00684E2F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Biology </w:t>
    </w:r>
    <w:r w:rsidRPr="00642C56">
      <w:rPr>
        <w:b/>
        <w:sz w:val="16"/>
      </w:rPr>
      <w:t>2021</w:t>
    </w:r>
    <w:r w:rsidRPr="00A5156D">
      <w:rPr>
        <w:sz w:val="16"/>
      </w:rPr>
      <w:t xml:space="preserve">, </w:t>
    </w:r>
    <w:r w:rsidRPr="00642C56">
      <w:rPr>
        <w:i/>
        <w:sz w:val="16"/>
      </w:rPr>
      <w:t>10</w:t>
    </w:r>
    <w:r>
      <w:rPr>
        <w:sz w:val="16"/>
      </w:rPr>
      <w:t>, x FOR PEER REVIEW</w:t>
    </w:r>
    <w:r>
      <w:rPr>
        <w:sz w:val="16"/>
      </w:rPr>
      <w:tab/>
    </w:r>
    <w:r>
      <w:rPr>
        <w:sz w:val="16"/>
      </w:rPr>
      <w:fldChar w:fldCharType="begin"/>
    </w:r>
    <w:r>
      <w:rPr>
        <w:sz w:val="16"/>
      </w:rPr>
      <w:instrText xml:space="preserve"> PAGE   \* MERGEFORMAT </w:instrText>
    </w:r>
    <w:r>
      <w:rPr>
        <w:sz w:val="16"/>
      </w:rPr>
      <w:fldChar w:fldCharType="separate"/>
    </w:r>
    <w:r>
      <w:rPr>
        <w:sz w:val="16"/>
      </w:rPr>
      <w:t>5</w:t>
    </w:r>
    <w:r>
      <w:rPr>
        <w:sz w:val="16"/>
      </w:rPr>
      <w:fldChar w:fldCharType="end"/>
    </w:r>
    <w:r>
      <w:rPr>
        <w:sz w:val="16"/>
      </w:rPr>
      <w:t xml:space="preserve"> of </w:t>
    </w:r>
    <w:r>
      <w:rPr>
        <w:sz w:val="16"/>
      </w:rPr>
      <w:fldChar w:fldCharType="begin"/>
    </w:r>
    <w:r>
      <w:rPr>
        <w:sz w:val="16"/>
      </w:rPr>
      <w:instrText xml:space="preserve"> NUMPAGES   \* MERGEFORMAT </w:instrText>
    </w:r>
    <w:r>
      <w:rPr>
        <w:sz w:val="16"/>
      </w:rPr>
      <w:fldChar w:fldCharType="separate"/>
    </w:r>
    <w:r>
      <w:rPr>
        <w:sz w:val="16"/>
      </w:rPr>
      <w:t>5</w:t>
    </w:r>
    <w:r>
      <w:rPr>
        <w:sz w:val="16"/>
      </w:rPr>
      <w:fldChar w:fldCharType="end"/>
    </w:r>
  </w:p>
  <w:p w14:paraId="38B36930" w14:textId="77777777" w:rsidR="004C78F9" w:rsidRPr="00A91D09" w:rsidRDefault="004C78F9" w:rsidP="00D67EF8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4C78F9" w:rsidRPr="00684E2F" w14:paraId="0048F8CB" w14:textId="77777777" w:rsidTr="00684E2F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0E502A9D" w14:textId="77777777" w:rsidR="004C78F9" w:rsidRPr="00102EDB" w:rsidRDefault="004C78F9" w:rsidP="00684E2F">
          <w:pPr>
            <w:pStyle w:val="Header"/>
            <w:pBdr>
              <w:bottom w:val="none" w:sz="0" w:space="0" w:color="auto"/>
            </w:pBdr>
            <w:jc w:val="left"/>
            <w:rPr>
              <w:rFonts w:eastAsia="DengXian"/>
              <w:b/>
              <w:bCs/>
            </w:rPr>
          </w:pPr>
          <w:r w:rsidRPr="00102EDB">
            <w:rPr>
              <w:rFonts w:eastAsia="DengXian"/>
              <w:b/>
              <w:bCs/>
            </w:rPr>
            <w:drawing>
              <wp:inline distT="0" distB="0" distL="0" distR="0" wp14:anchorId="2C6FA408" wp14:editId="51F480AD">
                <wp:extent cx="1638300" cy="431800"/>
                <wp:effectExtent l="0" t="0" r="0" b="0"/>
                <wp:docPr id="1" name="Picture 5" descr="C:\Users\home\Desktop\logos\带白边的logo\Biology-Data\Biology\Biology_high-0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home\Desktop\logos\带白边的logo\Biology-Data\Biology\Biology_high-01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667" t="9840" b="1068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38300" cy="43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347F759E" w14:textId="77777777" w:rsidR="004C78F9" w:rsidRPr="00102EDB" w:rsidRDefault="004C78F9" w:rsidP="00684E2F">
          <w:pPr>
            <w:pStyle w:val="Header"/>
            <w:pBdr>
              <w:bottom w:val="none" w:sz="0" w:space="0" w:color="auto"/>
            </w:pBdr>
            <w:rPr>
              <w:rFonts w:eastAsia="DengXian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18D00B2A" w14:textId="77777777" w:rsidR="004C78F9" w:rsidRPr="00102EDB" w:rsidRDefault="004C78F9" w:rsidP="00684E2F">
          <w:pPr>
            <w:pStyle w:val="Header"/>
            <w:pBdr>
              <w:bottom w:val="none" w:sz="0" w:space="0" w:color="auto"/>
            </w:pBdr>
            <w:jc w:val="right"/>
            <w:rPr>
              <w:rFonts w:eastAsia="DengXian"/>
              <w:b/>
              <w:bCs/>
            </w:rPr>
          </w:pPr>
          <w:r w:rsidRPr="00102EDB">
            <w:rPr>
              <w:rFonts w:eastAsia="DengXian"/>
              <w:b/>
              <w:bCs/>
            </w:rPr>
            <w:drawing>
              <wp:inline distT="0" distB="0" distL="0" distR="0" wp14:anchorId="2BF94869" wp14:editId="155BBCA3">
                <wp:extent cx="539750" cy="355600"/>
                <wp:effectExtent l="0" t="0" r="0" b="0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3975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0A7D2F82" w14:textId="77777777" w:rsidR="004C78F9" w:rsidRPr="009768AA" w:rsidRDefault="004C78F9" w:rsidP="00D67EF8">
    <w:pPr>
      <w:pBdr>
        <w:bottom w:val="single" w:sz="4" w:space="1" w:color="000000"/>
      </w:pBdr>
      <w:adjustRightInd w:val="0"/>
      <w:snapToGrid w:val="0"/>
      <w:spacing w:line="100" w:lineRule="exac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0C6F5D"/>
    <w:multiLevelType w:val="hybridMultilevel"/>
    <w:tmpl w:val="8BFE0D56"/>
    <w:lvl w:ilvl="0" w:tplc="CCCE9BD4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3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4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pStyle w:val="MDPI37itemize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0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6CF7C60"/>
    <w:multiLevelType w:val="hybridMultilevel"/>
    <w:tmpl w:val="BB52EB1E"/>
    <w:lvl w:ilvl="0" w:tplc="08086F0C">
      <w:start w:val="16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14" w15:restartNumberingAfterBreak="0">
    <w:nsid w:val="706D5736"/>
    <w:multiLevelType w:val="hybridMultilevel"/>
    <w:tmpl w:val="E3640C5C"/>
    <w:lvl w:ilvl="0" w:tplc="0409000F">
      <w:start w:val="1"/>
      <w:numFmt w:val="decimal"/>
      <w:lvlText w:val="%1."/>
      <w:lvlJc w:val="left"/>
      <w:pPr>
        <w:ind w:left="1429" w:hanging="360"/>
      </w:pPr>
      <w:rPr>
        <w:rFonts w:hint="eastAsia"/>
      </w:r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6"/>
  </w:num>
  <w:num w:numId="2">
    <w:abstractNumId w:val="8"/>
  </w:num>
  <w:num w:numId="3">
    <w:abstractNumId w:val="5"/>
  </w:num>
  <w:num w:numId="4">
    <w:abstractNumId w:val="7"/>
  </w:num>
  <w:num w:numId="5">
    <w:abstractNumId w:val="9"/>
  </w:num>
  <w:num w:numId="6">
    <w:abstractNumId w:val="2"/>
  </w:num>
  <w:num w:numId="7">
    <w:abstractNumId w:val="9"/>
  </w:num>
  <w:num w:numId="8">
    <w:abstractNumId w:val="2"/>
  </w:num>
  <w:num w:numId="9">
    <w:abstractNumId w:val="9"/>
  </w:num>
  <w:num w:numId="10">
    <w:abstractNumId w:val="2"/>
  </w:num>
  <w:num w:numId="1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1"/>
  </w:num>
  <w:num w:numId="13">
    <w:abstractNumId w:val="14"/>
  </w:num>
  <w:num w:numId="14">
    <w:abstractNumId w:val="9"/>
  </w:num>
  <w:num w:numId="15">
    <w:abstractNumId w:val="2"/>
  </w:num>
  <w:num w:numId="16">
    <w:abstractNumId w:val="9"/>
  </w:num>
  <w:num w:numId="17">
    <w:abstractNumId w:val="2"/>
  </w:num>
  <w:num w:numId="18">
    <w:abstractNumId w:val="0"/>
  </w:num>
  <w:num w:numId="19">
    <w:abstractNumId w:val="10"/>
  </w:num>
  <w:num w:numId="20">
    <w:abstractNumId w:val="1"/>
  </w:num>
  <w:num w:numId="21">
    <w:abstractNumId w:val="12"/>
  </w:num>
  <w:num w:numId="2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4"/>
  </w:num>
  <w:num w:numId="24">
    <w:abstractNumId w:val="13"/>
  </w:num>
  <w:num w:numId="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bordersDoNotSurroundHeader/>
  <w:bordersDoNotSurroundFooter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5309"/>
    <w:rsid w:val="00007AF9"/>
    <w:rsid w:val="00013393"/>
    <w:rsid w:val="000355C8"/>
    <w:rsid w:val="00047EDD"/>
    <w:rsid w:val="00084ED9"/>
    <w:rsid w:val="00086B3E"/>
    <w:rsid w:val="000A695A"/>
    <w:rsid w:val="00102EDB"/>
    <w:rsid w:val="00122C7B"/>
    <w:rsid w:val="001247CC"/>
    <w:rsid w:val="0012542C"/>
    <w:rsid w:val="00127FA3"/>
    <w:rsid w:val="00175812"/>
    <w:rsid w:val="001A5740"/>
    <w:rsid w:val="001C02BE"/>
    <w:rsid w:val="001E2AEB"/>
    <w:rsid w:val="001F239C"/>
    <w:rsid w:val="001F76E9"/>
    <w:rsid w:val="002C4D12"/>
    <w:rsid w:val="002D5309"/>
    <w:rsid w:val="002E1F28"/>
    <w:rsid w:val="002E50EC"/>
    <w:rsid w:val="002F2FD1"/>
    <w:rsid w:val="002F6303"/>
    <w:rsid w:val="003038BE"/>
    <w:rsid w:val="00326141"/>
    <w:rsid w:val="00346703"/>
    <w:rsid w:val="003570CF"/>
    <w:rsid w:val="00381E31"/>
    <w:rsid w:val="00383656"/>
    <w:rsid w:val="003844F8"/>
    <w:rsid w:val="003A4AAA"/>
    <w:rsid w:val="003C360C"/>
    <w:rsid w:val="003E234D"/>
    <w:rsid w:val="003E4AD7"/>
    <w:rsid w:val="00401D30"/>
    <w:rsid w:val="0040761D"/>
    <w:rsid w:val="00417CEB"/>
    <w:rsid w:val="004216A4"/>
    <w:rsid w:val="00424E81"/>
    <w:rsid w:val="0043272F"/>
    <w:rsid w:val="0044538B"/>
    <w:rsid w:val="0047744B"/>
    <w:rsid w:val="00477931"/>
    <w:rsid w:val="0049418C"/>
    <w:rsid w:val="004C640C"/>
    <w:rsid w:val="004C78F9"/>
    <w:rsid w:val="004E1B81"/>
    <w:rsid w:val="00547914"/>
    <w:rsid w:val="005503CF"/>
    <w:rsid w:val="00562BFD"/>
    <w:rsid w:val="00592690"/>
    <w:rsid w:val="005951F9"/>
    <w:rsid w:val="005A2DD8"/>
    <w:rsid w:val="005A4291"/>
    <w:rsid w:val="005B08F4"/>
    <w:rsid w:val="005E4835"/>
    <w:rsid w:val="00600E43"/>
    <w:rsid w:val="00602484"/>
    <w:rsid w:val="006123ED"/>
    <w:rsid w:val="00617F1F"/>
    <w:rsid w:val="0062520C"/>
    <w:rsid w:val="00625478"/>
    <w:rsid w:val="00642C56"/>
    <w:rsid w:val="00661F08"/>
    <w:rsid w:val="00674472"/>
    <w:rsid w:val="00684E2F"/>
    <w:rsid w:val="00692393"/>
    <w:rsid w:val="006C3AD2"/>
    <w:rsid w:val="0070168D"/>
    <w:rsid w:val="00751FF1"/>
    <w:rsid w:val="007619B9"/>
    <w:rsid w:val="00784A58"/>
    <w:rsid w:val="008174CB"/>
    <w:rsid w:val="008573E7"/>
    <w:rsid w:val="00860106"/>
    <w:rsid w:val="008A2CB0"/>
    <w:rsid w:val="008B58DB"/>
    <w:rsid w:val="008D2E94"/>
    <w:rsid w:val="008D594B"/>
    <w:rsid w:val="008E251F"/>
    <w:rsid w:val="008F76E5"/>
    <w:rsid w:val="00914938"/>
    <w:rsid w:val="009401E6"/>
    <w:rsid w:val="00950822"/>
    <w:rsid w:val="009519FD"/>
    <w:rsid w:val="00960854"/>
    <w:rsid w:val="009611E7"/>
    <w:rsid w:val="009758BF"/>
    <w:rsid w:val="009768AA"/>
    <w:rsid w:val="00985DA1"/>
    <w:rsid w:val="009C27D2"/>
    <w:rsid w:val="009D4123"/>
    <w:rsid w:val="009D5B75"/>
    <w:rsid w:val="009E2153"/>
    <w:rsid w:val="009F70E6"/>
    <w:rsid w:val="00A01EE0"/>
    <w:rsid w:val="00A454AE"/>
    <w:rsid w:val="00A5156D"/>
    <w:rsid w:val="00A822FE"/>
    <w:rsid w:val="00A83F59"/>
    <w:rsid w:val="00AC6105"/>
    <w:rsid w:val="00B044AA"/>
    <w:rsid w:val="00B10A43"/>
    <w:rsid w:val="00B21529"/>
    <w:rsid w:val="00B3130A"/>
    <w:rsid w:val="00B34F01"/>
    <w:rsid w:val="00B56C52"/>
    <w:rsid w:val="00B74E3A"/>
    <w:rsid w:val="00B83C8C"/>
    <w:rsid w:val="00B8650F"/>
    <w:rsid w:val="00BA028F"/>
    <w:rsid w:val="00BC2B50"/>
    <w:rsid w:val="00C3343A"/>
    <w:rsid w:val="00C5790E"/>
    <w:rsid w:val="00C8722E"/>
    <w:rsid w:val="00CA0318"/>
    <w:rsid w:val="00CA7E69"/>
    <w:rsid w:val="00CC2252"/>
    <w:rsid w:val="00CC6F7D"/>
    <w:rsid w:val="00CE43AA"/>
    <w:rsid w:val="00D16876"/>
    <w:rsid w:val="00D67EF8"/>
    <w:rsid w:val="00D7457E"/>
    <w:rsid w:val="00DB6E83"/>
    <w:rsid w:val="00DC0569"/>
    <w:rsid w:val="00E30CAD"/>
    <w:rsid w:val="00E31627"/>
    <w:rsid w:val="00E45DFF"/>
    <w:rsid w:val="00E71B54"/>
    <w:rsid w:val="00E817A9"/>
    <w:rsid w:val="00ED2F48"/>
    <w:rsid w:val="00ED3BC1"/>
    <w:rsid w:val="00ED563B"/>
    <w:rsid w:val="00EF7820"/>
    <w:rsid w:val="00F17F39"/>
    <w:rsid w:val="00F24A33"/>
    <w:rsid w:val="00F50F7E"/>
    <w:rsid w:val="00F54B7D"/>
    <w:rsid w:val="00F640E5"/>
    <w:rsid w:val="00F963B2"/>
    <w:rsid w:val="00FA0DC7"/>
    <w:rsid w:val="00FA1365"/>
    <w:rsid w:val="00FA3458"/>
    <w:rsid w:val="00FD1407"/>
    <w:rsid w:val="00FF16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60808B"/>
  <w15:chartTrackingRefBased/>
  <w15:docId w15:val="{1827A402-D0DA-4ED7-B151-4BB76DB3ED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1F28"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val="ca-ES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4C78F9"/>
    <w:pPr>
      <w:numPr>
        <w:numId w:val="25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4C78F9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4C78F9"/>
    <w:pPr>
      <w:keepNext/>
      <w:keepLines/>
      <w:numPr>
        <w:ilvl w:val="2"/>
        <w:numId w:val="25"/>
      </w:numPr>
      <w:spacing w:before="40" w:after="120" w:line="240" w:lineRule="auto"/>
      <w:outlineLvl w:val="2"/>
    </w:pPr>
    <w:rPr>
      <w:rFonts w:ascii="Times New Roman" w:eastAsiaTheme="majorEastAsia" w:hAnsi="Times New Roman" w:cstheme="majorBidi"/>
      <w:b/>
      <w:sz w:val="24"/>
      <w:szCs w:val="24"/>
      <w:lang w:val="en-US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4C78F9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4C78F9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  <w:rsid w:val="009758BF"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9758BF"/>
  </w:style>
  <w:style w:type="paragraph" w:customStyle="1" w:styleId="MDPI11articletype">
    <w:name w:val="MDPI_1.1_article_type"/>
    <w:next w:val="Normal"/>
    <w:qFormat/>
    <w:rsid w:val="002E1F28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Normal"/>
    <w:qFormat/>
    <w:rsid w:val="002E1F28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Normal"/>
    <w:qFormat/>
    <w:rsid w:val="002E1F28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2E1F28"/>
    <w:pPr>
      <w:adjustRightInd w:val="0"/>
      <w:snapToGrid w:val="0"/>
      <w:spacing w:line="240" w:lineRule="atLeast"/>
      <w:ind w:right="113"/>
    </w:pPr>
    <w:rPr>
      <w:rFonts w:eastAsia="Times New Roman"/>
      <w:sz w:val="14"/>
      <w:lang w:eastAsia="de-DE" w:bidi="en-US"/>
    </w:rPr>
  </w:style>
  <w:style w:type="paragraph" w:customStyle="1" w:styleId="MDPI16affiliation">
    <w:name w:val="MDPI_1.6_affiliation"/>
    <w:qFormat/>
    <w:rsid w:val="002E1F28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2E1F28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2E1F28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szCs w:val="22"/>
      <w:lang w:eastAsia="de-DE" w:bidi="en-US"/>
    </w:rPr>
  </w:style>
  <w:style w:type="paragraph" w:customStyle="1" w:styleId="MDPI19line">
    <w:name w:val="MDPI_1.9_line"/>
    <w:qFormat/>
    <w:rsid w:val="002E1F28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674472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39"/>
    <w:rsid w:val="009758BF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9758BF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link w:val="Footer"/>
    <w:uiPriority w:val="99"/>
    <w:rsid w:val="009758BF"/>
    <w:rPr>
      <w:rFonts w:ascii="Palatino Linotype" w:hAnsi="Palatino Linotype"/>
      <w:noProof/>
      <w:color w:val="000000"/>
      <w:szCs w:val="18"/>
    </w:rPr>
  </w:style>
  <w:style w:type="paragraph" w:styleId="Header">
    <w:name w:val="header"/>
    <w:basedOn w:val="Normal"/>
    <w:link w:val="HeaderChar"/>
    <w:uiPriority w:val="99"/>
    <w:rsid w:val="009758B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link w:val="Header"/>
    <w:uiPriority w:val="99"/>
    <w:rsid w:val="009758BF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2E1F28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2E1F28"/>
    <w:pPr>
      <w:ind w:firstLine="0"/>
    </w:pPr>
  </w:style>
  <w:style w:type="paragraph" w:customStyle="1" w:styleId="MDPI31text">
    <w:name w:val="MDPI_3.1_text"/>
    <w:qFormat/>
    <w:rsid w:val="002E1F28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2E1F28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2E1F28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2E1F28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2E1F28"/>
    <w:pPr>
      <w:numPr>
        <w:numId w:val="16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2E1F28"/>
    <w:pPr>
      <w:numPr>
        <w:numId w:val="17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2E1F28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2E1F28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41tablecaption">
    <w:name w:val="MDPI_4.1_table_caption"/>
    <w:qFormat/>
    <w:rsid w:val="002E1F28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 w:cstheme="minorBidi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2E1F28"/>
    <w:pPr>
      <w:adjustRightInd w:val="0"/>
      <w:snapToGrid w:val="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2E1F28"/>
    <w:pPr>
      <w:adjustRightInd w:val="0"/>
      <w:snapToGrid w:val="0"/>
      <w:spacing w:after="240" w:line="228" w:lineRule="auto"/>
      <w:ind w:left="2608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2E1F28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2E1F28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23heading3">
    <w:name w:val="MDPI_2.3_heading3"/>
    <w:qFormat/>
    <w:rsid w:val="002E1F28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2E1F28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2E1F28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2E1F28"/>
    <w:pPr>
      <w:adjustRightInd w:val="0"/>
      <w:snapToGrid w:val="0"/>
      <w:spacing w:line="228" w:lineRule="auto"/>
      <w:ind w:left="425" w:hanging="425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styleId="BalloonText">
    <w:name w:val="Balloon Text"/>
    <w:basedOn w:val="Normal"/>
    <w:link w:val="BalloonTextChar"/>
    <w:uiPriority w:val="99"/>
    <w:rsid w:val="009758BF"/>
    <w:rPr>
      <w:rFonts w:cs="Tahoma"/>
      <w:szCs w:val="18"/>
    </w:rPr>
  </w:style>
  <w:style w:type="character" w:customStyle="1" w:styleId="BalloonTextChar">
    <w:name w:val="Balloon Text Char"/>
    <w:link w:val="BalloonText"/>
    <w:uiPriority w:val="99"/>
    <w:rsid w:val="009758BF"/>
    <w:rPr>
      <w:rFonts w:ascii="Palatino Linotype" w:hAnsi="Palatino Linotype" w:cs="Tahoma"/>
      <w:noProof/>
      <w:color w:val="000000"/>
      <w:szCs w:val="18"/>
    </w:rPr>
  </w:style>
  <w:style w:type="character" w:styleId="LineNumber">
    <w:name w:val="line number"/>
    <w:uiPriority w:val="99"/>
    <w:rsid w:val="009758BF"/>
  </w:style>
  <w:style w:type="table" w:customStyle="1" w:styleId="MDPI41threelinetable">
    <w:name w:val="MDPI_4.1_three_line_table"/>
    <w:basedOn w:val="TableNormal"/>
    <w:uiPriority w:val="99"/>
    <w:rsid w:val="002E1F28"/>
    <w:pPr>
      <w:adjustRightInd w:val="0"/>
      <w:snapToGrid w:val="0"/>
      <w:jc w:val="center"/>
    </w:pPr>
    <w:rPr>
      <w:rFonts w:ascii="Palatino Linotype" w:eastAsiaTheme="minorHAnsi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rsid w:val="009758BF"/>
    <w:rPr>
      <w:color w:val="0000FF"/>
      <w:u w:val="single"/>
    </w:rPr>
  </w:style>
  <w:style w:type="character" w:styleId="UnresolvedMention">
    <w:name w:val="Unresolved Mention"/>
    <w:uiPriority w:val="99"/>
    <w:semiHidden/>
    <w:unhideWhenUsed/>
    <w:rsid w:val="000355C8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A5156D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Strong">
    <w:name w:val="Strong"/>
    <w:uiPriority w:val="22"/>
    <w:qFormat/>
    <w:rsid w:val="00ED3BC1"/>
    <w:rPr>
      <w:b/>
      <w:bCs/>
    </w:rPr>
  </w:style>
  <w:style w:type="paragraph" w:customStyle="1" w:styleId="MDPI34textspacebefore">
    <w:name w:val="MDPI_3.4_text_space_before"/>
    <w:qFormat/>
    <w:rsid w:val="002E1F28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81theorem">
    <w:name w:val="MDPI_8.1_theorem"/>
    <w:qFormat/>
    <w:rsid w:val="002E1F28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2E1F28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61Citation">
    <w:name w:val="MDPI_6.1_Citation"/>
    <w:qFormat/>
    <w:rsid w:val="002E1F28"/>
    <w:pPr>
      <w:adjustRightInd w:val="0"/>
      <w:snapToGrid w:val="0"/>
      <w:spacing w:line="240" w:lineRule="atLeast"/>
      <w:ind w:right="113"/>
    </w:pPr>
    <w:rPr>
      <w:rFonts w:ascii="Palatino Linotype" w:eastAsiaTheme="minorHAnsi" w:hAnsi="Palatino Linotype" w:cstheme="minorBidi"/>
      <w:sz w:val="14"/>
      <w:szCs w:val="22"/>
    </w:rPr>
  </w:style>
  <w:style w:type="paragraph" w:customStyle="1" w:styleId="MDPI62BackMatter">
    <w:name w:val="MDPI_6.2_BackMatter"/>
    <w:qFormat/>
    <w:rsid w:val="002E1F28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lang w:bidi="en-US"/>
    </w:rPr>
  </w:style>
  <w:style w:type="paragraph" w:customStyle="1" w:styleId="MDPI63Notes">
    <w:name w:val="MDPI_6.3_Notes"/>
    <w:qFormat/>
    <w:rsid w:val="002E1F28"/>
    <w:pPr>
      <w:adjustRightInd w:val="0"/>
      <w:snapToGrid w:val="0"/>
      <w:spacing w:after="120" w:line="240" w:lineRule="atLeast"/>
      <w:ind w:right="113"/>
    </w:pPr>
    <w:rPr>
      <w:rFonts w:ascii="Palatino Linotype" w:hAnsi="Palatino Linotype"/>
      <w:snapToGrid w:val="0"/>
      <w:color w:val="000000" w:themeColor="text1"/>
      <w:sz w:val="14"/>
      <w:lang w:bidi="en-US"/>
    </w:rPr>
  </w:style>
  <w:style w:type="paragraph" w:customStyle="1" w:styleId="MDPI15academiceditor">
    <w:name w:val="MDPI_1.5_academic_editor"/>
    <w:qFormat/>
    <w:rsid w:val="002E1F28"/>
    <w:pPr>
      <w:adjustRightInd w:val="0"/>
      <w:snapToGrid w:val="0"/>
      <w:spacing w:before="240" w:line="240" w:lineRule="atLeast"/>
      <w:ind w:right="113"/>
    </w:pPr>
    <w:rPr>
      <w:rFonts w:ascii="Palatino Linotype" w:eastAsia="Times New Roman" w:hAnsi="Palatino Linotype"/>
      <w:color w:val="000000"/>
      <w:sz w:val="14"/>
      <w:szCs w:val="22"/>
      <w:lang w:eastAsia="de-DE" w:bidi="en-US"/>
    </w:rPr>
  </w:style>
  <w:style w:type="paragraph" w:customStyle="1" w:styleId="MDPI19classification">
    <w:name w:val="MDPI_1.9_classification"/>
    <w:qFormat/>
    <w:rsid w:val="002E1F28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2E1F28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HAnsi" w:hAnsi="Palatino Linotype" w:cstheme="minorBidi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2E1F28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HAnsi" w:hAnsi="Palatino Linotype"/>
      <w:noProof/>
      <w:color w:val="000000"/>
      <w:sz w:val="18"/>
      <w:lang w:bidi="en-US"/>
    </w:rPr>
  </w:style>
  <w:style w:type="paragraph" w:customStyle="1" w:styleId="MDPI72Copyright">
    <w:name w:val="MDPI_7.2_Copyright"/>
    <w:qFormat/>
    <w:rsid w:val="002E1F28"/>
    <w:pPr>
      <w:adjustRightInd w:val="0"/>
      <w:snapToGrid w:val="0"/>
      <w:spacing w:before="240" w:line="240" w:lineRule="atLeast"/>
      <w:ind w:right="113"/>
    </w:pPr>
    <w:rPr>
      <w:rFonts w:ascii="Palatino Linotype" w:eastAsia="Times New Roman" w:hAnsi="Palatino Linotype"/>
      <w:noProof/>
      <w:snapToGrid w:val="0"/>
      <w:color w:val="000000"/>
      <w:spacing w:val="-2"/>
      <w:sz w:val="14"/>
      <w:lang w:val="en-GB" w:eastAsia="en-GB"/>
    </w:rPr>
  </w:style>
  <w:style w:type="paragraph" w:customStyle="1" w:styleId="MDPI73CopyrightImage">
    <w:name w:val="MDPI_7.3_CopyrightImage"/>
    <w:rsid w:val="002E1F28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equationFram">
    <w:name w:val="MDPI_equationFram"/>
    <w:qFormat/>
    <w:rsid w:val="002E1F28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2E1F28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footerfirstpage">
    <w:name w:val="MDPI_footer_firstpage"/>
    <w:qFormat/>
    <w:rsid w:val="002E1F28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header">
    <w:name w:val="MDPI_header"/>
    <w:qFormat/>
    <w:rsid w:val="002E1F28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2E1F28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2E1F28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table" w:customStyle="1" w:styleId="MDPITable">
    <w:name w:val="MDPI_Table"/>
    <w:basedOn w:val="TableNormal"/>
    <w:uiPriority w:val="99"/>
    <w:rsid w:val="002E1F28"/>
    <w:rPr>
      <w:rFonts w:ascii="Palatino Linotype" w:hAnsi="Palatino Linotype"/>
      <w:color w:val="000000" w:themeColor="text1"/>
      <w:lang w:val="en-CA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2E1F28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2E1F28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character" w:customStyle="1" w:styleId="apple-converted-space">
    <w:name w:val="apple-converted-space"/>
    <w:rsid w:val="009758BF"/>
  </w:style>
  <w:style w:type="paragraph" w:styleId="Bibliography">
    <w:name w:val="Bibliography"/>
    <w:basedOn w:val="Normal"/>
    <w:next w:val="Normal"/>
    <w:uiPriority w:val="37"/>
    <w:semiHidden/>
    <w:unhideWhenUsed/>
    <w:rsid w:val="009758BF"/>
    <w:rPr>
      <w:rFonts w:eastAsia="SimSun"/>
    </w:rPr>
  </w:style>
  <w:style w:type="paragraph" w:styleId="BodyText">
    <w:name w:val="Body Text"/>
    <w:link w:val="BodyTextChar"/>
    <w:uiPriority w:val="99"/>
    <w:rsid w:val="009758BF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eastAsia="de-DE"/>
    </w:rPr>
  </w:style>
  <w:style w:type="character" w:customStyle="1" w:styleId="BodyTextChar">
    <w:name w:val="Body Text Char"/>
    <w:link w:val="BodyText"/>
    <w:uiPriority w:val="99"/>
    <w:rsid w:val="009758BF"/>
    <w:rPr>
      <w:rFonts w:ascii="Palatino Linotype" w:hAnsi="Palatino Linotype"/>
      <w:color w:val="000000"/>
      <w:sz w:val="24"/>
      <w:lang w:eastAsia="de-DE"/>
    </w:rPr>
  </w:style>
  <w:style w:type="character" w:styleId="CommentReference">
    <w:name w:val="annotation reference"/>
    <w:uiPriority w:val="99"/>
    <w:rsid w:val="009758BF"/>
    <w:rPr>
      <w:sz w:val="21"/>
      <w:szCs w:val="21"/>
    </w:rPr>
  </w:style>
  <w:style w:type="paragraph" w:styleId="CommentText">
    <w:name w:val="annotation text"/>
    <w:basedOn w:val="Normal"/>
    <w:link w:val="CommentTextChar"/>
    <w:uiPriority w:val="99"/>
    <w:rsid w:val="009758BF"/>
  </w:style>
  <w:style w:type="character" w:customStyle="1" w:styleId="CommentTextChar">
    <w:name w:val="Comment Text Char"/>
    <w:link w:val="CommentText"/>
    <w:uiPriority w:val="99"/>
    <w:rsid w:val="009758BF"/>
    <w:rPr>
      <w:rFonts w:ascii="Palatino Linotype" w:hAnsi="Palatino Linotype"/>
      <w:noProof/>
      <w:color w:val="00000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9758BF"/>
    <w:rPr>
      <w:b/>
      <w:bCs/>
    </w:rPr>
  </w:style>
  <w:style w:type="character" w:customStyle="1" w:styleId="CommentSubjectChar">
    <w:name w:val="Comment Subject Char"/>
    <w:link w:val="CommentSubject"/>
    <w:uiPriority w:val="99"/>
    <w:rsid w:val="009758BF"/>
    <w:rPr>
      <w:rFonts w:ascii="Palatino Linotype" w:hAnsi="Palatino Linotype"/>
      <w:b/>
      <w:bCs/>
      <w:noProof/>
      <w:color w:val="000000"/>
    </w:rPr>
  </w:style>
  <w:style w:type="character" w:styleId="EndnoteReference">
    <w:name w:val="endnote reference"/>
    <w:uiPriority w:val="99"/>
    <w:rsid w:val="009758BF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9758BF"/>
    <w:pPr>
      <w:spacing w:line="240" w:lineRule="auto"/>
    </w:pPr>
  </w:style>
  <w:style w:type="character" w:customStyle="1" w:styleId="EndnoteTextChar">
    <w:name w:val="Endnote Text Char"/>
    <w:link w:val="EndnoteText"/>
    <w:uiPriority w:val="99"/>
    <w:semiHidden/>
    <w:rsid w:val="009758BF"/>
    <w:rPr>
      <w:rFonts w:ascii="Palatino Linotype" w:hAnsi="Palatino Linotype"/>
      <w:noProof/>
      <w:color w:val="000000"/>
    </w:rPr>
  </w:style>
  <w:style w:type="character" w:styleId="FollowedHyperlink">
    <w:name w:val="FollowedHyperlink"/>
    <w:uiPriority w:val="99"/>
    <w:rsid w:val="009758BF"/>
    <w:rPr>
      <w:color w:val="954F72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758BF"/>
    <w:pPr>
      <w:spacing w:line="240" w:lineRule="auto"/>
    </w:pPr>
  </w:style>
  <w:style w:type="character" w:customStyle="1" w:styleId="FootnoteTextChar">
    <w:name w:val="Footnote Text Char"/>
    <w:link w:val="FootnoteText"/>
    <w:uiPriority w:val="99"/>
    <w:semiHidden/>
    <w:rsid w:val="009758BF"/>
    <w:rPr>
      <w:rFonts w:ascii="Palatino Linotype" w:hAnsi="Palatino Linotype"/>
      <w:noProof/>
      <w:color w:val="000000"/>
    </w:rPr>
  </w:style>
  <w:style w:type="paragraph" w:styleId="NormalWeb">
    <w:name w:val="Normal (Web)"/>
    <w:basedOn w:val="Normal"/>
    <w:uiPriority w:val="99"/>
    <w:rsid w:val="009758BF"/>
    <w:rPr>
      <w:szCs w:val="24"/>
    </w:rPr>
  </w:style>
  <w:style w:type="paragraph" w:customStyle="1" w:styleId="MsoFootnoteText0">
    <w:name w:val="MsoFootnoteText"/>
    <w:basedOn w:val="NormalWeb"/>
    <w:qFormat/>
    <w:rsid w:val="009758BF"/>
    <w:rPr>
      <w:rFonts w:ascii="Times New Roman" w:hAnsi="Times New Roman"/>
    </w:rPr>
  </w:style>
  <w:style w:type="character" w:styleId="PageNumber">
    <w:name w:val="page number"/>
    <w:rsid w:val="009758BF"/>
  </w:style>
  <w:style w:type="character" w:styleId="PlaceholderText">
    <w:name w:val="Placeholder Text"/>
    <w:uiPriority w:val="99"/>
    <w:semiHidden/>
    <w:rsid w:val="009758BF"/>
    <w:rPr>
      <w:color w:val="808080"/>
    </w:rPr>
  </w:style>
  <w:style w:type="paragraph" w:customStyle="1" w:styleId="MDPI61Supplementary">
    <w:name w:val="MDPI_6.1_Supplementary"/>
    <w:basedOn w:val="Normal"/>
    <w:qFormat/>
    <w:rsid w:val="002E1F28"/>
    <w:pPr>
      <w:adjustRightInd w:val="0"/>
      <w:snapToGrid w:val="0"/>
      <w:spacing w:before="240" w:line="200" w:lineRule="atLeast"/>
    </w:pPr>
    <w:rPr>
      <w:rFonts w:eastAsia="Times New Roman"/>
      <w:snapToGrid w:val="0"/>
      <w:sz w:val="18"/>
      <w:lang w:bidi="en-US"/>
    </w:rPr>
  </w:style>
  <w:style w:type="paragraph" w:customStyle="1" w:styleId="MDPI62Acknowledgments">
    <w:name w:val="MDPI_6.2_Acknowledgments"/>
    <w:qFormat/>
    <w:rsid w:val="002E1F28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63AuthorContributions">
    <w:name w:val="MDPI_6.3_AuthorContributions"/>
    <w:basedOn w:val="MDPI62Acknowledgments"/>
    <w:qFormat/>
    <w:rsid w:val="002E1F28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2E1F28"/>
  </w:style>
  <w:style w:type="paragraph" w:customStyle="1" w:styleId="MDPI74PublishersNote">
    <w:name w:val="MDPI_7.4_Publisher'sNote"/>
    <w:qFormat/>
    <w:rsid w:val="002E1F28"/>
    <w:pPr>
      <w:adjustRightInd w:val="0"/>
      <w:snapToGrid w:val="0"/>
      <w:spacing w:before="240" w:after="240" w:line="200" w:lineRule="atLeast"/>
    </w:pPr>
    <w:rPr>
      <w:rFonts w:ascii="Palatino Linotype" w:hAnsi="Palatino Linotype"/>
      <w:sz w:val="18"/>
      <w:szCs w:val="22"/>
    </w:rPr>
  </w:style>
  <w:style w:type="character" w:customStyle="1" w:styleId="Heading1Char">
    <w:name w:val="Heading 1 Char"/>
    <w:basedOn w:val="DefaultParagraphFont"/>
    <w:link w:val="Heading1"/>
    <w:uiPriority w:val="2"/>
    <w:rsid w:val="004C78F9"/>
    <w:rPr>
      <w:rFonts w:ascii="Times New Roman" w:eastAsia="Cambria" w:hAnsi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4C78F9"/>
    <w:rPr>
      <w:rFonts w:ascii="Times New Roman" w:eastAsia="Cambria" w:hAnsi="Times New Roman"/>
      <w:b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2"/>
    <w:rsid w:val="004C78F9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4C78F9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4C78F9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4C78F9"/>
    <w:pPr>
      <w:spacing w:before="240" w:after="240" w:line="240" w:lineRule="auto"/>
    </w:pPr>
    <w:rPr>
      <w:rFonts w:ascii="Times New Roman" w:hAnsi="Times New Roman" w:cs="Times New Roman"/>
      <w:b/>
      <w:sz w:val="24"/>
      <w:szCs w:val="24"/>
      <w:lang w:val="en-US"/>
    </w:rPr>
  </w:style>
  <w:style w:type="character" w:customStyle="1" w:styleId="SubtitleChar">
    <w:name w:val="Subtitle Char"/>
    <w:basedOn w:val="DefaultParagraphFont"/>
    <w:link w:val="Subtitle"/>
    <w:uiPriority w:val="99"/>
    <w:rsid w:val="004C78F9"/>
    <w:rPr>
      <w:rFonts w:ascii="Times New Roman" w:eastAsiaTheme="minorHAnsi" w:hAnsi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4C78F9"/>
  </w:style>
  <w:style w:type="character" w:styleId="BookTitle">
    <w:name w:val="Book Title"/>
    <w:basedOn w:val="DefaultParagraphFont"/>
    <w:uiPriority w:val="33"/>
    <w:qFormat/>
    <w:rsid w:val="004C78F9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4C78F9"/>
    <w:pPr>
      <w:keepNext/>
      <w:spacing w:before="120" w:after="240" w:line="240" w:lineRule="auto"/>
    </w:pPr>
    <w:rPr>
      <w:rFonts w:ascii="Times New Roman" w:hAnsi="Times New Roman" w:cs="Times New Roman"/>
      <w:b/>
      <w:bCs/>
      <w:sz w:val="24"/>
      <w:szCs w:val="24"/>
      <w:lang w:val="en-US"/>
    </w:rPr>
  </w:style>
  <w:style w:type="paragraph" w:styleId="NoSpacing">
    <w:name w:val="No Spacing"/>
    <w:uiPriority w:val="99"/>
    <w:unhideWhenUsed/>
    <w:qFormat/>
    <w:rsid w:val="004C78F9"/>
    <w:rPr>
      <w:rFonts w:ascii="Times New Roman" w:eastAsiaTheme="minorHAnsi" w:hAnsi="Times New Roman" w:cstheme="minorBidi"/>
      <w:sz w:val="24"/>
      <w:szCs w:val="22"/>
    </w:rPr>
  </w:style>
  <w:style w:type="character" w:styleId="Emphasis">
    <w:name w:val="Emphasis"/>
    <w:basedOn w:val="DefaultParagraphFont"/>
    <w:uiPriority w:val="20"/>
    <w:qFormat/>
    <w:rsid w:val="004C78F9"/>
    <w:rPr>
      <w:rFonts w:ascii="Times New Roman" w:hAnsi="Times New Roman"/>
      <w:i/>
      <w:iCs/>
    </w:rPr>
  </w:style>
  <w:style w:type="character" w:styleId="FootnoteReference">
    <w:name w:val="footnote reference"/>
    <w:basedOn w:val="DefaultParagraphFont"/>
    <w:uiPriority w:val="99"/>
    <w:semiHidden/>
    <w:unhideWhenUsed/>
    <w:rsid w:val="004C78F9"/>
    <w:rPr>
      <w:vertAlign w:val="superscript"/>
    </w:rPr>
  </w:style>
  <w:style w:type="paragraph" w:styleId="ListParagraph">
    <w:name w:val="List Paragraph"/>
    <w:basedOn w:val="Normal"/>
    <w:uiPriority w:val="34"/>
    <w:qFormat/>
    <w:rsid w:val="004C78F9"/>
    <w:pPr>
      <w:numPr>
        <w:numId w:val="23"/>
      </w:numPr>
      <w:spacing w:before="120" w:after="240" w:line="240" w:lineRule="auto"/>
      <w:contextualSpacing/>
    </w:pPr>
    <w:rPr>
      <w:rFonts w:ascii="Times New Roman" w:eastAsia="Cambria" w:hAnsi="Times New Roman" w:cs="Times New Roman"/>
      <w:sz w:val="24"/>
      <w:szCs w:val="24"/>
      <w:lang w:val="en-US"/>
    </w:rPr>
  </w:style>
  <w:style w:type="numbering" w:customStyle="1" w:styleId="Headings">
    <w:name w:val="Headings"/>
    <w:uiPriority w:val="99"/>
    <w:rsid w:val="004C78F9"/>
    <w:pPr>
      <w:numPr>
        <w:numId w:val="25"/>
      </w:numPr>
    </w:pPr>
  </w:style>
  <w:style w:type="character" w:styleId="IntenseEmphasis">
    <w:name w:val="Intense Emphasis"/>
    <w:basedOn w:val="DefaultParagraphFont"/>
    <w:uiPriority w:val="21"/>
    <w:unhideWhenUsed/>
    <w:rsid w:val="004C78F9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4C78F9"/>
    <w:rPr>
      <w:b/>
      <w:bCs/>
      <w:smallCaps/>
      <w:color w:val="auto"/>
      <w:spacing w:val="5"/>
    </w:rPr>
  </w:style>
  <w:style w:type="paragraph" w:styleId="Quote">
    <w:name w:val="Quote"/>
    <w:basedOn w:val="Normal"/>
    <w:next w:val="Normal"/>
    <w:link w:val="QuoteChar"/>
    <w:uiPriority w:val="29"/>
    <w:qFormat/>
    <w:rsid w:val="004C78F9"/>
    <w:pPr>
      <w:spacing w:before="200" w:line="240" w:lineRule="auto"/>
      <w:ind w:left="864" w:right="864"/>
      <w:jc w:val="center"/>
    </w:pPr>
    <w:rPr>
      <w:rFonts w:ascii="Times New Roman" w:hAnsi="Times New Roman"/>
      <w:i/>
      <w:iCs/>
      <w:color w:val="404040" w:themeColor="text1" w:themeTint="BF"/>
      <w:sz w:val="24"/>
      <w:lang w:val="en-US"/>
    </w:rPr>
  </w:style>
  <w:style w:type="character" w:customStyle="1" w:styleId="QuoteChar">
    <w:name w:val="Quote Char"/>
    <w:basedOn w:val="DefaultParagraphFont"/>
    <w:link w:val="Quote"/>
    <w:uiPriority w:val="29"/>
    <w:rsid w:val="004C78F9"/>
    <w:rPr>
      <w:rFonts w:ascii="Times New Roman" w:eastAsiaTheme="minorHAnsi" w:hAnsi="Times New Roman" w:cstheme="minorBidi"/>
      <w:i/>
      <w:iCs/>
      <w:color w:val="404040" w:themeColor="text1" w:themeTint="BF"/>
      <w:sz w:val="24"/>
      <w:szCs w:val="22"/>
    </w:rPr>
  </w:style>
  <w:style w:type="character" w:styleId="SubtleEmphasis">
    <w:name w:val="Subtle Emphasis"/>
    <w:basedOn w:val="DefaultParagraphFont"/>
    <w:uiPriority w:val="19"/>
    <w:qFormat/>
    <w:rsid w:val="004C78F9"/>
    <w:rPr>
      <w:rFonts w:ascii="Times New Roman" w:hAnsi="Times New Roman"/>
      <w:i/>
      <w:iCs/>
      <w:color w:val="404040" w:themeColor="text1" w:themeTint="BF"/>
    </w:rPr>
  </w:style>
  <w:style w:type="paragraph" w:styleId="Title">
    <w:name w:val="Title"/>
    <w:basedOn w:val="Normal"/>
    <w:next w:val="Normal"/>
    <w:link w:val="TitleChar"/>
    <w:qFormat/>
    <w:rsid w:val="004C78F9"/>
    <w:pPr>
      <w:suppressLineNumbers/>
      <w:spacing w:before="240" w:after="360" w:line="240" w:lineRule="auto"/>
      <w:jc w:val="center"/>
    </w:pPr>
    <w:rPr>
      <w:rFonts w:ascii="Times New Roman" w:hAnsi="Times New Roman" w:cs="Times New Roman"/>
      <w:b/>
      <w:sz w:val="32"/>
      <w:szCs w:val="32"/>
      <w:lang w:val="en-US"/>
    </w:rPr>
  </w:style>
  <w:style w:type="character" w:customStyle="1" w:styleId="TitleChar">
    <w:name w:val="Title Char"/>
    <w:basedOn w:val="DefaultParagraphFont"/>
    <w:link w:val="Title"/>
    <w:rsid w:val="004C78F9"/>
    <w:rPr>
      <w:rFonts w:ascii="Times New Roman" w:eastAsiaTheme="minorHAnsi" w:hAnsi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4C78F9"/>
    <w:pPr>
      <w:spacing w:after="120"/>
    </w:pPr>
    <w:rPr>
      <w:i/>
    </w:rPr>
  </w:style>
  <w:style w:type="paragraph" w:customStyle="1" w:styleId="msonormal0">
    <w:name w:val="msonormal"/>
    <w:basedOn w:val="Normal"/>
    <w:rsid w:val="004C78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a-ES"/>
    </w:rPr>
  </w:style>
  <w:style w:type="paragraph" w:customStyle="1" w:styleId="xl65">
    <w:name w:val="xl65"/>
    <w:basedOn w:val="Normal"/>
    <w:rsid w:val="004C78F9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222B35"/>
      <w:sz w:val="24"/>
      <w:szCs w:val="24"/>
      <w:lang w:eastAsia="ca-ES"/>
    </w:rPr>
  </w:style>
  <w:style w:type="paragraph" w:customStyle="1" w:styleId="xl66">
    <w:name w:val="xl66"/>
    <w:basedOn w:val="Normal"/>
    <w:rsid w:val="004C78F9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222B35"/>
      <w:sz w:val="24"/>
      <w:szCs w:val="24"/>
      <w:lang w:eastAsia="ca-ES"/>
    </w:rPr>
  </w:style>
  <w:style w:type="paragraph" w:customStyle="1" w:styleId="xl67">
    <w:name w:val="xl67"/>
    <w:basedOn w:val="Normal"/>
    <w:rsid w:val="004C78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222B35"/>
      <w:sz w:val="24"/>
      <w:szCs w:val="24"/>
      <w:lang w:eastAsia="ca-ES"/>
    </w:rPr>
  </w:style>
  <w:style w:type="paragraph" w:customStyle="1" w:styleId="xl68">
    <w:name w:val="xl68"/>
    <w:basedOn w:val="Normal"/>
    <w:rsid w:val="004C78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222B35"/>
      <w:sz w:val="24"/>
      <w:szCs w:val="24"/>
      <w:lang w:eastAsia="ca-ES"/>
    </w:rPr>
  </w:style>
  <w:style w:type="paragraph" w:customStyle="1" w:styleId="xl69">
    <w:name w:val="xl69"/>
    <w:basedOn w:val="Normal"/>
    <w:rsid w:val="004C78F9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222B35"/>
      <w:sz w:val="24"/>
      <w:szCs w:val="24"/>
      <w:lang w:eastAsia="ca-ES"/>
    </w:rPr>
  </w:style>
  <w:style w:type="paragraph" w:customStyle="1" w:styleId="font5">
    <w:name w:val="font5"/>
    <w:basedOn w:val="Normal"/>
    <w:rsid w:val="004C78F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i/>
      <w:iCs/>
      <w:color w:val="000000"/>
      <w:lang w:eastAsia="ca-ES"/>
    </w:rPr>
  </w:style>
  <w:style w:type="paragraph" w:customStyle="1" w:styleId="font6">
    <w:name w:val="font6"/>
    <w:basedOn w:val="Normal"/>
    <w:rsid w:val="004C78F9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i/>
      <w:iCs/>
      <w:color w:val="000000"/>
      <w:lang w:eastAsia="ca-ES"/>
    </w:rPr>
  </w:style>
  <w:style w:type="paragraph" w:customStyle="1" w:styleId="xl70">
    <w:name w:val="xl70"/>
    <w:basedOn w:val="Normal"/>
    <w:rsid w:val="004C78F9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a-ES"/>
    </w:rPr>
  </w:style>
  <w:style w:type="paragraph" w:customStyle="1" w:styleId="xl71">
    <w:name w:val="xl71"/>
    <w:basedOn w:val="Normal"/>
    <w:rsid w:val="004C78F9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a-ES"/>
    </w:rPr>
  </w:style>
  <w:style w:type="paragraph" w:customStyle="1" w:styleId="xl73">
    <w:name w:val="xl73"/>
    <w:basedOn w:val="Normal"/>
    <w:rsid w:val="004C78F9"/>
    <w:pPr>
      <w:pBdr>
        <w:bottom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a-ES"/>
    </w:rPr>
  </w:style>
  <w:style w:type="paragraph" w:customStyle="1" w:styleId="xl74">
    <w:name w:val="xl74"/>
    <w:basedOn w:val="Normal"/>
    <w:rsid w:val="004C78F9"/>
    <w:pP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ca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encoding w:val="iso-8859-6"/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1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ristina-Maria%20Fiat\Desktop\Word%20templates\biology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biology-template</Template>
  <TotalTime>10</TotalTime>
  <Pages>12</Pages>
  <Words>2159</Words>
  <Characters>11606</Characters>
  <Application>Microsoft Office Word</Application>
  <DocSecurity>0</DocSecurity>
  <Lines>1970</Lines>
  <Paragraphs>1956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11812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Cristina-Maria Fiat</dc:creator>
  <cp:keywords/>
  <dc:description/>
  <cp:lastModifiedBy>MDPI-43</cp:lastModifiedBy>
  <cp:revision>2</cp:revision>
  <dcterms:created xsi:type="dcterms:W3CDTF">2021-03-24T07:18:00Z</dcterms:created>
  <dcterms:modified xsi:type="dcterms:W3CDTF">2021-03-24T07:29:00Z</dcterms:modified>
</cp:coreProperties>
</file>